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#98</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670612">
        <w:rPr>
          <w:rStyle w:val="BookTitle"/>
          <w:i w:val="0"/>
        </w:rPr>
        <w:t xml:space="preserve">    </w:t>
      </w:r>
      <w:r w:rsidRPr="00CE0EAD">
        <w:rPr>
          <w:rStyle w:val="BookTitle"/>
          <w:i w:val="0"/>
        </w:rPr>
        <w:t>R1-190</w:t>
      </w:r>
      <w:r w:rsidR="00762A61">
        <w:rPr>
          <w:rStyle w:val="BookTitle"/>
          <w:i w:val="0"/>
        </w:rPr>
        <w:t>9909</w:t>
      </w:r>
    </w:p>
    <w:p w:rsidR="00806EAC" w:rsidRPr="00CE0EAD" w:rsidRDefault="00806EAC" w:rsidP="00CD131B">
      <w:pPr>
        <w:pStyle w:val="Subtitle"/>
        <w:rPr>
          <w:rStyle w:val="BookTitle"/>
          <w:i w:val="0"/>
        </w:rPr>
      </w:pPr>
      <w:r w:rsidRPr="00CE0EAD">
        <w:rPr>
          <w:rStyle w:val="BookTitle"/>
          <w:i w:val="0"/>
        </w:rPr>
        <w:t>Prague, Czech Republic, 2</w:t>
      </w:r>
      <w:r w:rsidR="00007B6D" w:rsidRPr="00CE0EAD">
        <w:rPr>
          <w:rStyle w:val="BookTitle"/>
          <w:i w:val="0"/>
        </w:rPr>
        <w:t>6</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30</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0015485F">
        <w:rPr>
          <w:rStyle w:val="SubtitleChar"/>
        </w:rPr>
        <w:t>WI Rapporteur (Q</w:t>
      </w:r>
      <w:r w:rsidRPr="002B4616">
        <w:rPr>
          <w:rStyle w:val="SubtitleChar"/>
        </w:rPr>
        <w:t>ualcomm Incorporated</w:t>
      </w:r>
      <w:r w:rsidR="0015485F">
        <w:rPr>
          <w:rStyle w:val="SubtitleChar"/>
        </w:rPr>
        <w:t>)</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bookmarkStart w:id="0" w:name="_GoBack"/>
      <w:bookmarkEnd w:id="0"/>
      <w:r w:rsidR="00BB104C">
        <w:rPr>
          <w:rStyle w:val="SubtitleChar"/>
        </w:rPr>
        <w:t>R</w:t>
      </w:r>
      <w:r w:rsidR="001B7227">
        <w:rPr>
          <w:rStyle w:val="SubtitleChar"/>
        </w:rPr>
        <w:t>AN1 agreements for Rel-16 IAB</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001B7227">
        <w:rPr>
          <w:rStyle w:val="SubtitleChar"/>
        </w:rPr>
        <w:t>Information</w:t>
      </w:r>
    </w:p>
    <w:p w:rsidR="00806EAC" w:rsidRDefault="00806EAC" w:rsidP="00013C33">
      <w:pPr>
        <w:pStyle w:val="Heading3"/>
      </w:pPr>
      <w:r>
        <w:t>Introduction</w:t>
      </w:r>
    </w:p>
    <w:p w:rsidR="009E1DB0" w:rsidRDefault="00A24A0E" w:rsidP="009E1DB0">
      <w:r w:rsidRPr="00A24A0E">
        <w:t xml:space="preserve">This contribution </w:t>
      </w:r>
      <w:r w:rsidR="000D3EFF">
        <w:t xml:space="preserve">provides the </w:t>
      </w:r>
      <w:r w:rsidRPr="00A24A0E">
        <w:t xml:space="preserve">RAN1 </w:t>
      </w:r>
      <w:r w:rsidR="000D3EFF">
        <w:t>decisions</w:t>
      </w:r>
      <w:r w:rsidRPr="00A24A0E">
        <w:t xml:space="preserve"> made for the Rel-16 WI on </w:t>
      </w:r>
      <w:r w:rsidR="000D3EFF">
        <w:t>Integrated Access and Backhaul</w:t>
      </w:r>
      <w:r w:rsidR="006075E1">
        <w:t xml:space="preserve"> for NR</w:t>
      </w:r>
      <w:r w:rsidRPr="00A24A0E">
        <w:t xml:space="preserve"> (WI code </w:t>
      </w:r>
      <w:r w:rsidR="0009356E" w:rsidRPr="0009356E">
        <w:t>NR_IAB</w:t>
      </w:r>
      <w:r w:rsidRPr="00A24A0E">
        <w:t>; WID in RP-1</w:t>
      </w:r>
      <w:r w:rsidR="00F72E86">
        <w:t>91558</w:t>
      </w:r>
      <w:r w:rsidRPr="00A24A0E">
        <w:t xml:space="preserve">), </w:t>
      </w:r>
      <w:r w:rsidR="000D3EFF">
        <w:t>up to</w:t>
      </w:r>
      <w:r w:rsidRPr="00A24A0E">
        <w:t xml:space="preserve"> and including RAN1#98.</w:t>
      </w:r>
    </w:p>
    <w:p w:rsidR="00CF1B2E" w:rsidRDefault="00CF1B2E" w:rsidP="009E1DB0">
      <w:r>
        <w:t>The WI objectives are</w:t>
      </w:r>
      <w:r w:rsidR="00290A98">
        <w:t xml:space="preserve"> [1]:</w:t>
      </w:r>
    </w:p>
    <w:p w:rsidR="00290A98" w:rsidRDefault="00290A98" w:rsidP="00290A98">
      <w:pPr>
        <w:pStyle w:val="ListParagraph"/>
        <w:numPr>
          <w:ilvl w:val="0"/>
          <w:numId w:val="37"/>
        </w:numPr>
        <w:overflowPunct/>
        <w:autoSpaceDE/>
        <w:autoSpaceDN/>
        <w:adjustRightInd/>
        <w:spacing w:beforeLines="60" w:before="144" w:afterLines="60" w:after="144"/>
        <w:contextualSpacing w:val="0"/>
        <w:textAlignment w:val="auto"/>
      </w:pPr>
      <w:r>
        <w:t>Specification of SSB/RMSI periodicity for NR initial access assumed by an IAB-node.</w:t>
      </w:r>
    </w:p>
    <w:p w:rsidR="00290A98" w:rsidRDefault="00290A98" w:rsidP="00290A98">
      <w:pPr>
        <w:pStyle w:val="ListParagraph"/>
        <w:numPr>
          <w:ilvl w:val="0"/>
          <w:numId w:val="37"/>
        </w:numPr>
        <w:overflowPunct/>
        <w:autoSpaceDE/>
        <w:autoSpaceDN/>
        <w:adjustRightInd/>
        <w:spacing w:beforeLines="60" w:before="144" w:afterLines="60" w:after="144"/>
        <w:contextualSpacing w:val="0"/>
        <w:textAlignment w:val="auto"/>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290A98" w:rsidRDefault="00290A98" w:rsidP="00290A98">
      <w:pPr>
        <w:numPr>
          <w:ilvl w:val="0"/>
          <w:numId w:val="37"/>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rsidR="00290A98" w:rsidRDefault="00290A98" w:rsidP="00290A98">
      <w:pPr>
        <w:numPr>
          <w:ilvl w:val="0"/>
          <w:numId w:val="37"/>
        </w:numPr>
        <w:overflowPunct/>
        <w:autoSpaceDE/>
        <w:autoSpaceDN/>
        <w:adjustRightInd/>
        <w:spacing w:beforeLines="60" w:before="144" w:afterLines="60" w:after="144"/>
        <w:textAlignment w:val="auto"/>
      </w:pPr>
      <w:r>
        <w:t xml:space="preserve">Specification of mechanisms for resource multiplexing among backhaul and access links. This includes: </w:t>
      </w:r>
    </w:p>
    <w:p w:rsidR="00290A98" w:rsidRPr="00F366FB" w:rsidRDefault="00290A98" w:rsidP="00290A98">
      <w:pPr>
        <w:numPr>
          <w:ilvl w:val="1"/>
          <w:numId w:val="37"/>
        </w:numPr>
        <w:overflowPunct/>
        <w:autoSpaceDE/>
        <w:autoSpaceDN/>
        <w:adjustRightInd/>
        <w:spacing w:beforeLines="60" w:before="144" w:afterLines="60" w:after="144"/>
        <w:textAlignment w:val="auto"/>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rsidR="00290A98" w:rsidRPr="00F366FB" w:rsidRDefault="00290A98" w:rsidP="00290A98">
      <w:pPr>
        <w:pStyle w:val="ListParagraph"/>
        <w:numPr>
          <w:ilvl w:val="1"/>
          <w:numId w:val="37"/>
        </w:numPr>
        <w:overflowPunct/>
        <w:autoSpaceDE/>
        <w:autoSpaceDN/>
        <w:adjustRightInd/>
        <w:spacing w:beforeLines="60" w:before="144" w:afterLines="60" w:after="144"/>
        <w:contextualSpacing w:val="0"/>
        <w:textAlignment w:val="auto"/>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rsidR="00290A98" w:rsidRDefault="00290A98" w:rsidP="00290A98">
      <w:pPr>
        <w:numPr>
          <w:ilvl w:val="1"/>
          <w:numId w:val="37"/>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rsidR="00290A98" w:rsidRDefault="00290A98" w:rsidP="00290A98">
      <w:pPr>
        <w:pStyle w:val="ListParagraph"/>
        <w:numPr>
          <w:ilvl w:val="1"/>
          <w:numId w:val="37"/>
        </w:numPr>
        <w:overflowPunct/>
        <w:autoSpaceDE/>
        <w:autoSpaceDN/>
        <w:adjustRightInd/>
        <w:spacing w:beforeLines="60" w:before="144" w:afterLines="60" w:after="144"/>
        <w:contextualSpacing w:val="0"/>
        <w:textAlignment w:val="auto"/>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rsidR="00290A98" w:rsidRDefault="00290A98" w:rsidP="00290A98">
      <w:pPr>
        <w:pStyle w:val="ListParagraph"/>
        <w:numPr>
          <w:ilvl w:val="0"/>
          <w:numId w:val="37"/>
        </w:numPr>
        <w:overflowPunct/>
        <w:autoSpaceDE/>
        <w:autoSpaceDN/>
        <w:adjustRightInd/>
        <w:spacing w:beforeLines="60" w:before="144" w:afterLines="60" w:after="144"/>
        <w:contextualSpacing w:val="0"/>
        <w:textAlignment w:val="auto"/>
      </w:pPr>
      <w:r w:rsidRPr="00055AB4">
        <w:t>Specification of mechanism to support the “case-1” OTA timing alignment</w:t>
      </w:r>
      <w:r>
        <w:t>.</w:t>
      </w:r>
    </w:p>
    <w:p w:rsidR="00290A98" w:rsidRDefault="00290A98" w:rsidP="009E1DB0"/>
    <w:p w:rsidR="00E07575" w:rsidRDefault="003A36CE" w:rsidP="003F7BA1">
      <w:pPr>
        <w:pStyle w:val="Heading3"/>
      </w:pPr>
      <w:r w:rsidRPr="003A36CE">
        <w:t>SSB/RMSI periodicity for NR initial access</w:t>
      </w:r>
    </w:p>
    <w:p w:rsidR="00E22A28" w:rsidRPr="00E22A28" w:rsidRDefault="00E22A28" w:rsidP="00E22A28">
      <w:pPr>
        <w:rPr>
          <w:rStyle w:val="Strong"/>
        </w:rPr>
      </w:pPr>
      <w:r w:rsidRPr="00E22A28">
        <w:rPr>
          <w:rStyle w:val="Strong"/>
        </w:rPr>
        <w:t>RAN1 #</w:t>
      </w:r>
      <w:r>
        <w:rPr>
          <w:rStyle w:val="Strong"/>
        </w:rPr>
        <w:t>AH1901 (Taipei, January 2019)</w:t>
      </w:r>
      <w:r w:rsidR="00030113">
        <w:rPr>
          <w:rStyle w:val="Strong"/>
        </w:rPr>
        <w:t xml:space="preserve"> [</w:t>
      </w:r>
      <w:r w:rsidR="00290A98">
        <w:rPr>
          <w:rStyle w:val="Strong"/>
        </w:rPr>
        <w:t>2</w:t>
      </w:r>
      <w:r w:rsidR="00030113">
        <w:rPr>
          <w:rStyle w:val="Strong"/>
        </w:rPr>
        <w:t>]</w:t>
      </w:r>
    </w:p>
    <w:p w:rsidR="00E22A28" w:rsidRDefault="00E22A28" w:rsidP="00E22A28">
      <w:r>
        <w:t>Feature Lead summar</w:t>
      </w:r>
      <w:r w:rsidR="00E850D7">
        <w:t>y</w:t>
      </w:r>
      <w:r>
        <w:t xml:space="preserve"> R1-19</w:t>
      </w:r>
      <w:r w:rsidR="00E850D7">
        <w:t>01367</w:t>
      </w:r>
    </w:p>
    <w:p w:rsidR="00E850D7" w:rsidRDefault="00E850D7" w:rsidP="00E850D7">
      <w:pPr>
        <w:rPr>
          <w:b/>
          <w:lang w:eastAsia="x-none"/>
        </w:rPr>
      </w:pPr>
      <w:r>
        <w:rPr>
          <w:highlight w:val="green"/>
          <w:lang w:eastAsia="x-none"/>
        </w:rPr>
        <w:t>Agreements</w:t>
      </w:r>
      <w:r>
        <w:rPr>
          <w:b/>
          <w:lang w:eastAsia="x-none"/>
        </w:rPr>
        <w:t>:</w:t>
      </w:r>
    </w:p>
    <w:p w:rsidR="00E850D7" w:rsidRDefault="00E850D7" w:rsidP="00E850D7">
      <w:pPr>
        <w:numPr>
          <w:ilvl w:val="0"/>
          <w:numId w:val="10"/>
        </w:numPr>
        <w:overflowPunct/>
        <w:autoSpaceDE/>
        <w:autoSpaceDN/>
        <w:adjustRightInd/>
        <w:spacing w:after="0"/>
        <w:textAlignment w:val="auto"/>
      </w:pPr>
      <w:r>
        <w:t>There is no need to introduce any specification change to enable longer RMSI transmission periodicities.</w:t>
      </w:r>
    </w:p>
    <w:p w:rsidR="00E22A28" w:rsidRDefault="00E22A28" w:rsidP="003A36CE">
      <w:pPr>
        <w:rPr>
          <w:rStyle w:val="Strong"/>
        </w:rPr>
      </w:pPr>
    </w:p>
    <w:p w:rsidR="00E850D7" w:rsidRDefault="00E850D7" w:rsidP="00E850D7">
      <w:r>
        <w:lastRenderedPageBreak/>
        <w:t>Feature Lead summary R1-1901400</w:t>
      </w:r>
    </w:p>
    <w:p w:rsidR="00E850D7" w:rsidRDefault="00E850D7" w:rsidP="00E850D7">
      <w:pPr>
        <w:rPr>
          <w:lang w:eastAsia="x-none"/>
        </w:rPr>
      </w:pPr>
      <w:r>
        <w:rPr>
          <w:highlight w:val="green"/>
          <w:lang w:eastAsia="x-none"/>
        </w:rPr>
        <w:t>Agreements</w:t>
      </w:r>
      <w:r>
        <w:rPr>
          <w:lang w:eastAsia="x-none"/>
        </w:rPr>
        <w:t>:</w:t>
      </w:r>
    </w:p>
    <w:p w:rsidR="00E850D7" w:rsidRDefault="00E850D7" w:rsidP="00E850D7">
      <w:pPr>
        <w:pStyle w:val="maintext"/>
        <w:numPr>
          <w:ilvl w:val="0"/>
          <w:numId w:val="11"/>
        </w:numPr>
        <w:ind w:firstLineChars="0"/>
      </w:pPr>
      <w:r>
        <w:t>For both SA and NSA, for initial cell selection, an IAB-node MT may assume that half frames with SS/PBCH blocks occur with a periodicity of 16 frames.</w:t>
      </w:r>
    </w:p>
    <w:p w:rsidR="00E850D7" w:rsidRDefault="00E850D7" w:rsidP="00E850D7">
      <w:pPr>
        <w:pStyle w:val="maintext"/>
        <w:numPr>
          <w:ilvl w:val="1"/>
          <w:numId w:val="11"/>
        </w:numPr>
        <w:ind w:firstLineChars="0"/>
      </w:pPr>
      <w:r>
        <w:t>FFS cell re-selection</w:t>
      </w:r>
    </w:p>
    <w:p w:rsidR="00E850D7" w:rsidRDefault="00E850D7" w:rsidP="00E850D7">
      <w:pPr>
        <w:pStyle w:val="maintext"/>
        <w:numPr>
          <w:ilvl w:val="1"/>
          <w:numId w:val="11"/>
        </w:numPr>
        <w:ind w:firstLineChars="0"/>
      </w:pPr>
      <w:r>
        <w:t>Study further the value of assumed SS/PBCH block periodicity for a backhaul link switching to a new parent node when the link to the current parent node fails.</w:t>
      </w:r>
    </w:p>
    <w:p w:rsidR="00E22A28" w:rsidRDefault="00E22A28" w:rsidP="003A36CE">
      <w:pPr>
        <w:rPr>
          <w:rStyle w:val="Strong"/>
        </w:rPr>
      </w:pPr>
    </w:p>
    <w:p w:rsidR="003A36CE" w:rsidRPr="00E22A28" w:rsidRDefault="00C36EC5" w:rsidP="003A36CE">
      <w:pPr>
        <w:rPr>
          <w:rStyle w:val="Strong"/>
        </w:rPr>
      </w:pPr>
      <w:r w:rsidRPr="00E22A28">
        <w:rPr>
          <w:rStyle w:val="Strong"/>
        </w:rPr>
        <w:t>RAN1 #96</w:t>
      </w:r>
      <w:r w:rsidR="00E22A28">
        <w:rPr>
          <w:rStyle w:val="Strong"/>
        </w:rPr>
        <w:t xml:space="preserve"> (Athens, February 2019)</w:t>
      </w:r>
      <w:r w:rsidR="00030113">
        <w:rPr>
          <w:rStyle w:val="Strong"/>
        </w:rPr>
        <w:t xml:space="preserve"> [</w:t>
      </w:r>
      <w:r w:rsidR="00290A98">
        <w:rPr>
          <w:rStyle w:val="Strong"/>
        </w:rPr>
        <w:t>3</w:t>
      </w:r>
      <w:r w:rsidR="00030113">
        <w:rPr>
          <w:rStyle w:val="Strong"/>
        </w:rPr>
        <w:t>]</w:t>
      </w:r>
    </w:p>
    <w:p w:rsidR="00C36EC5" w:rsidRDefault="00C36EC5" w:rsidP="003A36CE">
      <w:r>
        <w:t>Feature Lead summary R1-1903573</w:t>
      </w:r>
    </w:p>
    <w:p w:rsidR="00C36EC5" w:rsidRPr="009B2348" w:rsidRDefault="00C36EC5" w:rsidP="00C36EC5">
      <w:r w:rsidRPr="009B2348">
        <w:rPr>
          <w:highlight w:val="green"/>
        </w:rPr>
        <w:t>Agreements</w:t>
      </w:r>
      <w:r w:rsidRPr="009B2348">
        <w:t>:</w:t>
      </w:r>
    </w:p>
    <w:p w:rsidR="00C36EC5" w:rsidRPr="009B2348" w:rsidRDefault="00C36EC5" w:rsidP="00C36EC5">
      <w:pPr>
        <w:pStyle w:val="maintext"/>
        <w:numPr>
          <w:ilvl w:val="0"/>
          <w:numId w:val="5"/>
        </w:numPr>
        <w:ind w:firstLineChars="0"/>
      </w:pPr>
      <w:r w:rsidRPr="009B2348">
        <w:t>Existing NR mechanisms are used by the network to signal to IAB MTs the SSB periodicity for cell re-selection.</w:t>
      </w:r>
    </w:p>
    <w:p w:rsidR="00C36EC5" w:rsidRPr="009B2348" w:rsidRDefault="00C36EC5" w:rsidP="00C36EC5">
      <w:pPr>
        <w:pStyle w:val="maintext"/>
        <w:numPr>
          <w:ilvl w:val="0"/>
          <w:numId w:val="5"/>
        </w:numPr>
        <w:ind w:firstLineChars="0"/>
      </w:pPr>
      <w:r w:rsidRPr="009B2348">
        <w:t>The IAB-node MT initial access assumption that half frames with SS/PBCH blocks occur with a periodicity of 16 frames does not have an impact on cell re-selection.</w:t>
      </w:r>
    </w:p>
    <w:p w:rsidR="00C36EC5" w:rsidRPr="00653885" w:rsidRDefault="00C36EC5" w:rsidP="00C36EC5">
      <w:pPr>
        <w:rPr>
          <w:b/>
          <w:sz w:val="22"/>
          <w:szCs w:val="22"/>
        </w:rPr>
      </w:pPr>
      <w:r w:rsidRPr="00653885">
        <w:rPr>
          <w:sz w:val="22"/>
          <w:szCs w:val="22"/>
          <w:highlight w:val="green"/>
        </w:rPr>
        <w:t>Agreements</w:t>
      </w:r>
      <w:r w:rsidRPr="00653885">
        <w:rPr>
          <w:b/>
          <w:sz w:val="22"/>
          <w:szCs w:val="22"/>
        </w:rPr>
        <w:t>:</w:t>
      </w:r>
    </w:p>
    <w:p w:rsidR="00C36EC5" w:rsidRDefault="00C36EC5" w:rsidP="00C36EC5">
      <w:pPr>
        <w:numPr>
          <w:ilvl w:val="0"/>
          <w:numId w:val="6"/>
        </w:numPr>
        <w:overflowPunct/>
        <w:autoSpaceDE/>
        <w:autoSpaceDN/>
        <w:adjustRightInd/>
        <w:spacing w:after="0"/>
        <w:textAlignment w:val="auto"/>
        <w:rPr>
          <w:sz w:val="22"/>
          <w:szCs w:val="22"/>
        </w:rPr>
      </w:pPr>
      <w:r w:rsidRPr="00653885">
        <w:rPr>
          <w:sz w:val="22"/>
          <w:szCs w:val="22"/>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rsidR="00C36EC5" w:rsidRDefault="00C36EC5" w:rsidP="00C36EC5">
      <w:pPr>
        <w:rPr>
          <w:sz w:val="22"/>
          <w:szCs w:val="22"/>
        </w:rPr>
      </w:pPr>
    </w:p>
    <w:p w:rsidR="00C36EC5" w:rsidRPr="00653885" w:rsidRDefault="00C36EC5" w:rsidP="00C36EC5">
      <w:pPr>
        <w:rPr>
          <w:sz w:val="22"/>
          <w:szCs w:val="22"/>
        </w:rPr>
      </w:pPr>
      <w:r w:rsidRPr="00377B1B">
        <w:rPr>
          <w:sz w:val="22"/>
          <w:szCs w:val="22"/>
        </w:rPr>
        <w:t xml:space="preserve">LS to RAN2/3 capturing agreements from this meeting and RAN1 AdHoc1901 – </w:t>
      </w:r>
      <w:r w:rsidRPr="00377B1B">
        <w:rPr>
          <w:sz w:val="22"/>
          <w:szCs w:val="22"/>
          <w:highlight w:val="green"/>
        </w:rPr>
        <w:t>R1-1903809</w:t>
      </w:r>
    </w:p>
    <w:p w:rsidR="00C36EC5" w:rsidRDefault="00C36EC5" w:rsidP="003A36CE"/>
    <w:p w:rsidR="003A36CE" w:rsidRDefault="003427E9" w:rsidP="003A36CE">
      <w:pPr>
        <w:pStyle w:val="Heading3"/>
      </w:pPr>
      <w:r w:rsidRPr="003427E9">
        <w:t>Extensions of SSBs for inter-IAB-node discovery and</w:t>
      </w:r>
      <w:r>
        <w:t xml:space="preserve"> </w:t>
      </w:r>
      <w:r w:rsidRPr="003427E9">
        <w:t>measurements</w:t>
      </w:r>
    </w:p>
    <w:p w:rsidR="00826173" w:rsidRPr="00E22A28" w:rsidRDefault="00826173" w:rsidP="00826173">
      <w:pPr>
        <w:rPr>
          <w:rStyle w:val="Strong"/>
        </w:rPr>
      </w:pPr>
      <w:r w:rsidRPr="00E22A28">
        <w:rPr>
          <w:rStyle w:val="Strong"/>
        </w:rPr>
        <w:t>RAN1 #</w:t>
      </w:r>
      <w:r>
        <w:rPr>
          <w:rStyle w:val="Strong"/>
        </w:rPr>
        <w:t>AH1901 (Taipei, January 2019)</w:t>
      </w:r>
      <w:r w:rsidR="00030113">
        <w:rPr>
          <w:rStyle w:val="Strong"/>
        </w:rPr>
        <w:t xml:space="preserve"> [</w:t>
      </w:r>
      <w:r w:rsidR="00290A98">
        <w:rPr>
          <w:rStyle w:val="Strong"/>
        </w:rPr>
        <w:t>2</w:t>
      </w:r>
      <w:r w:rsidR="00030113">
        <w:rPr>
          <w:rStyle w:val="Strong"/>
        </w:rPr>
        <w:t>]</w:t>
      </w:r>
    </w:p>
    <w:p w:rsidR="00826173" w:rsidRDefault="00826173" w:rsidP="00826173">
      <w:r>
        <w:t>Feature Lead summary R1-19</w:t>
      </w:r>
      <w:r w:rsidR="00E02A17">
        <w:t>01369</w:t>
      </w:r>
    </w:p>
    <w:p w:rsidR="00E02A17" w:rsidRDefault="00E02A17" w:rsidP="00E02A17">
      <w:pPr>
        <w:rPr>
          <w:lang w:eastAsia="x-none"/>
        </w:rPr>
      </w:pPr>
      <w:r>
        <w:rPr>
          <w:highlight w:val="green"/>
          <w:lang w:eastAsia="x-none"/>
        </w:rPr>
        <w:t>Agreements</w:t>
      </w:r>
      <w:r>
        <w:rPr>
          <w:lang w:eastAsia="x-none"/>
        </w:rPr>
        <w:t>:</w:t>
      </w:r>
    </w:p>
    <w:p w:rsidR="00E02A17" w:rsidRDefault="00E02A17" w:rsidP="00E02A17">
      <w:pPr>
        <w:numPr>
          <w:ilvl w:val="0"/>
          <w:numId w:val="12"/>
        </w:numPr>
        <w:overflowPunct/>
        <w:autoSpaceDE/>
        <w:autoSpaceDN/>
        <w:adjustRightInd/>
        <w:spacing w:after="0"/>
        <w:textAlignment w:val="auto"/>
      </w:pPr>
      <w: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E02A17" w:rsidRDefault="00E02A17" w:rsidP="00E02A17">
      <w:pPr>
        <w:numPr>
          <w:ilvl w:val="0"/>
          <w:numId w:val="12"/>
        </w:numPr>
        <w:overflowPunct/>
        <w:autoSpaceDE/>
        <w:autoSpaceDN/>
        <w:adjustRightInd/>
        <w:spacing w:after="0"/>
        <w:textAlignment w:val="auto"/>
      </w:pPr>
      <w:r>
        <w:t>An IAB node is provided with configuration of SSB transmission and reception information for IAB inter-node measurements.</w:t>
      </w:r>
    </w:p>
    <w:p w:rsidR="00826173" w:rsidRPr="00E02A17" w:rsidRDefault="00E02A17" w:rsidP="00826173">
      <w:pPr>
        <w:numPr>
          <w:ilvl w:val="1"/>
          <w:numId w:val="12"/>
        </w:numPr>
        <w:overflowPunct/>
        <w:autoSpaceDE/>
        <w:autoSpaceDN/>
        <w:adjustRightInd/>
        <w:spacing w:after="0"/>
        <w:textAlignment w:val="auto"/>
        <w:rPr>
          <w:rStyle w:val="Strong"/>
          <w:b w:val="0"/>
          <w:bCs w:val="0"/>
          <w:lang w:eastAsia="x-none"/>
        </w:rPr>
      </w:pPr>
      <w:r>
        <w:t xml:space="preserve">FFS details </w:t>
      </w:r>
    </w:p>
    <w:p w:rsidR="00826173" w:rsidRDefault="00826173" w:rsidP="00104A59">
      <w:pPr>
        <w:rPr>
          <w:rStyle w:val="Strong"/>
        </w:rPr>
      </w:pPr>
    </w:p>
    <w:p w:rsidR="00290A98" w:rsidRDefault="00290A98" w:rsidP="00104A59">
      <w:pPr>
        <w:rPr>
          <w:rStyle w:val="Strong"/>
        </w:rPr>
      </w:pPr>
    </w:p>
    <w:p w:rsidR="00290A98" w:rsidRDefault="00290A98" w:rsidP="00104A59">
      <w:pPr>
        <w:rPr>
          <w:rStyle w:val="Strong"/>
        </w:rPr>
      </w:pPr>
    </w:p>
    <w:p w:rsidR="00290A98" w:rsidRDefault="00290A98" w:rsidP="00104A59">
      <w:pPr>
        <w:rPr>
          <w:rStyle w:val="Strong"/>
        </w:rPr>
      </w:pPr>
    </w:p>
    <w:p w:rsidR="00290A98" w:rsidRDefault="00290A98" w:rsidP="00104A59">
      <w:pPr>
        <w:rPr>
          <w:rStyle w:val="Strong"/>
        </w:rPr>
      </w:pPr>
    </w:p>
    <w:p w:rsidR="00290A98" w:rsidRDefault="00290A98" w:rsidP="00104A59">
      <w:pPr>
        <w:rPr>
          <w:rStyle w:val="Strong"/>
        </w:rPr>
      </w:pPr>
    </w:p>
    <w:p w:rsidR="00290A98" w:rsidRDefault="00290A98" w:rsidP="00104A59">
      <w:pPr>
        <w:rPr>
          <w:rStyle w:val="Strong"/>
        </w:rPr>
      </w:pPr>
    </w:p>
    <w:p w:rsidR="00104A59" w:rsidRPr="00E22A28" w:rsidRDefault="00104A59" w:rsidP="00104A59">
      <w:pPr>
        <w:rPr>
          <w:rStyle w:val="Strong"/>
        </w:rPr>
      </w:pPr>
      <w:r w:rsidRPr="00E22A28">
        <w:rPr>
          <w:rStyle w:val="Strong"/>
        </w:rPr>
        <w:lastRenderedPageBreak/>
        <w:t>RAN1 #96</w:t>
      </w:r>
      <w:r>
        <w:rPr>
          <w:rStyle w:val="Strong"/>
        </w:rPr>
        <w:t xml:space="preserve"> (Athens, February 2019)</w:t>
      </w:r>
      <w:r w:rsidR="00030113">
        <w:rPr>
          <w:rStyle w:val="Strong"/>
        </w:rPr>
        <w:t xml:space="preserve"> [</w:t>
      </w:r>
      <w:r w:rsidR="00290A98">
        <w:rPr>
          <w:rStyle w:val="Strong"/>
        </w:rPr>
        <w:t>3</w:t>
      </w:r>
      <w:r w:rsidR="00030113">
        <w:rPr>
          <w:rStyle w:val="Strong"/>
        </w:rPr>
        <w:t>]</w:t>
      </w:r>
    </w:p>
    <w:p w:rsidR="00104A59" w:rsidRDefault="00104A59" w:rsidP="00104A59">
      <w:r>
        <w:t>Feature Lead summary R1-1903574</w:t>
      </w:r>
    </w:p>
    <w:p w:rsidR="00826173" w:rsidRPr="00AB03AB" w:rsidRDefault="00826173" w:rsidP="00826173">
      <w:pPr>
        <w:rPr>
          <w:highlight w:val="green"/>
          <w:lang w:eastAsia="x-none"/>
        </w:rPr>
      </w:pPr>
      <w:r w:rsidRPr="00AB03AB">
        <w:rPr>
          <w:highlight w:val="green"/>
          <w:lang w:eastAsia="x-none"/>
        </w:rPr>
        <w:t>Agreements:</w:t>
      </w:r>
    </w:p>
    <w:p w:rsidR="00826173" w:rsidRPr="00AB03AB" w:rsidRDefault="00826173" w:rsidP="00826173">
      <w:pPr>
        <w:pStyle w:val="maintext"/>
        <w:numPr>
          <w:ilvl w:val="0"/>
          <w:numId w:val="6"/>
        </w:numPr>
        <w:ind w:firstLineChars="0"/>
      </w:pPr>
      <w:r w:rsidRPr="00AB03AB">
        <w:t xml:space="preserve">The SSBs for IAB inter-node discovery and measurements are defined with a framework using the characteristics of the </w:t>
      </w:r>
      <w:proofErr w:type="spellStart"/>
      <w:r w:rsidRPr="00AB03AB">
        <w:t>Rel</w:t>
      </w:r>
      <w:proofErr w:type="spellEnd"/>
      <w:r w:rsidRPr="00AB03AB">
        <w:t xml:space="preserve"> 15 SMTC framework with the following enhancements: </w:t>
      </w:r>
    </w:p>
    <w:p w:rsidR="00826173" w:rsidRPr="00AB03AB" w:rsidRDefault="00826173" w:rsidP="00826173">
      <w:pPr>
        <w:pStyle w:val="maintext"/>
        <w:numPr>
          <w:ilvl w:val="1"/>
          <w:numId w:val="6"/>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rsidR="00826173" w:rsidRPr="00AB03AB" w:rsidRDefault="00826173" w:rsidP="00826173">
      <w:pPr>
        <w:pStyle w:val="maintext"/>
        <w:numPr>
          <w:ilvl w:val="2"/>
          <w:numId w:val="6"/>
        </w:numPr>
        <w:ind w:firstLineChars="0"/>
      </w:pPr>
      <w:r w:rsidRPr="00AB03AB">
        <w:t>FFS whether max( N</w:t>
      </w:r>
      <w:r w:rsidRPr="00AB03AB">
        <w:rPr>
          <w:vertAlign w:val="subscript"/>
        </w:rPr>
        <w:t>RX</w:t>
      </w:r>
      <w:r w:rsidRPr="00AB03AB">
        <w:t xml:space="preserve"> ) needs to be greater than 3</w:t>
      </w:r>
    </w:p>
    <w:p w:rsidR="00826173" w:rsidRPr="00AB03AB" w:rsidRDefault="00826173" w:rsidP="00826173">
      <w:pPr>
        <w:pStyle w:val="maintext"/>
        <w:numPr>
          <w:ilvl w:val="2"/>
          <w:numId w:val="6"/>
        </w:numPr>
        <w:ind w:firstLineChars="0"/>
      </w:pPr>
      <w:r w:rsidRPr="00AB03AB">
        <w:t>FFS whether or not to extend existing SMTC window configuration</w:t>
      </w:r>
    </w:p>
    <w:p w:rsidR="00826173" w:rsidRPr="00AB03AB" w:rsidRDefault="00826173" w:rsidP="00826173">
      <w:pPr>
        <w:pStyle w:val="maintext"/>
        <w:numPr>
          <w:ilvl w:val="1"/>
          <w:numId w:val="6"/>
        </w:numPr>
        <w:ind w:firstLineChars="0"/>
      </w:pPr>
      <w:r w:rsidRPr="00AB03AB">
        <w:t>Each SMTC window is provided its own independent configuration (e.g. periodicity, offset, duration)</w:t>
      </w:r>
    </w:p>
    <w:p w:rsidR="00826173" w:rsidRPr="00AB03AB" w:rsidRDefault="00826173" w:rsidP="00826173">
      <w:pPr>
        <w:pStyle w:val="maintext"/>
        <w:numPr>
          <w:ilvl w:val="1"/>
          <w:numId w:val="6"/>
        </w:numPr>
        <w:ind w:firstLineChars="0"/>
      </w:pPr>
      <w:r w:rsidRPr="00AB03AB">
        <w:t>Introduction of SSB transmission configurations (STC) indicating SSB transmission(s)</w:t>
      </w:r>
    </w:p>
    <w:p w:rsidR="00826173" w:rsidRPr="00AB03AB" w:rsidRDefault="00826173" w:rsidP="00826173">
      <w:pPr>
        <w:pStyle w:val="maintext"/>
        <w:numPr>
          <w:ilvl w:val="2"/>
          <w:numId w:val="6"/>
        </w:numPr>
        <w:ind w:firstLineChars="0"/>
      </w:pPr>
      <w:r w:rsidRPr="00AB03AB">
        <w:t>FFS details</w:t>
      </w:r>
    </w:p>
    <w:p w:rsidR="00826173" w:rsidRPr="00AB03AB" w:rsidRDefault="00826173" w:rsidP="00826173">
      <w:pPr>
        <w:pStyle w:val="maintext"/>
        <w:numPr>
          <w:ilvl w:val="1"/>
          <w:numId w:val="6"/>
        </w:numPr>
        <w:ind w:firstLineChars="0"/>
      </w:pPr>
      <w:r w:rsidRPr="00AB03AB">
        <w:t>FFS how to resolve potential collision between SMTC and STC</w:t>
      </w:r>
    </w:p>
    <w:p w:rsidR="00826173" w:rsidRDefault="00826173" w:rsidP="00104A59"/>
    <w:p w:rsidR="0081412A" w:rsidRPr="00E22A28" w:rsidRDefault="0081412A" w:rsidP="0081412A">
      <w:pPr>
        <w:rPr>
          <w:rStyle w:val="Strong"/>
        </w:rPr>
      </w:pPr>
      <w:r w:rsidRPr="00E22A28">
        <w:rPr>
          <w:rStyle w:val="Strong"/>
        </w:rPr>
        <w:t>RAN1 #</w:t>
      </w:r>
      <w:r>
        <w:rPr>
          <w:rStyle w:val="Strong"/>
        </w:rPr>
        <w:t>96bis (Xi’an, April 2019)</w:t>
      </w:r>
      <w:r w:rsidR="00030113">
        <w:rPr>
          <w:rStyle w:val="Strong"/>
        </w:rPr>
        <w:t xml:space="preserve"> [</w:t>
      </w:r>
      <w:r w:rsidR="00290A98">
        <w:rPr>
          <w:rStyle w:val="Strong"/>
        </w:rPr>
        <w:t>4</w:t>
      </w:r>
      <w:r w:rsidR="00030113">
        <w:rPr>
          <w:rStyle w:val="Strong"/>
        </w:rPr>
        <w:t>]</w:t>
      </w:r>
    </w:p>
    <w:p w:rsidR="0081412A" w:rsidRDefault="0081412A" w:rsidP="0081412A">
      <w:r>
        <w:t>Feature Lead summary R1-1905832</w:t>
      </w:r>
    </w:p>
    <w:p w:rsidR="0081412A" w:rsidRPr="00D415D0" w:rsidRDefault="0081412A" w:rsidP="0081412A">
      <w:pPr>
        <w:rPr>
          <w:b/>
          <w:highlight w:val="green"/>
          <w:lang w:eastAsia="x-none"/>
        </w:rPr>
      </w:pPr>
      <w:r w:rsidRPr="00D415D0">
        <w:rPr>
          <w:highlight w:val="green"/>
          <w:lang w:eastAsia="x-none"/>
        </w:rPr>
        <w:t>Agreements</w:t>
      </w:r>
      <w:r w:rsidRPr="00D415D0">
        <w:rPr>
          <w:b/>
          <w:highlight w:val="green"/>
          <w:lang w:eastAsia="x-none"/>
        </w:rPr>
        <w:t>:</w:t>
      </w:r>
    </w:p>
    <w:p w:rsidR="0081412A" w:rsidRPr="00D415D0" w:rsidRDefault="0081412A" w:rsidP="0081412A">
      <w:pPr>
        <w:numPr>
          <w:ilvl w:val="0"/>
          <w:numId w:val="17"/>
        </w:numPr>
        <w:overflowPunct/>
        <w:autoSpaceDE/>
        <w:autoSpaceDN/>
        <w:adjustRightInd/>
        <w:spacing w:after="0"/>
        <w:textAlignment w:val="auto"/>
        <w:rPr>
          <w:b/>
          <w:lang w:eastAsia="x-none"/>
        </w:rPr>
      </w:pPr>
      <w:r w:rsidRPr="00D415D0">
        <w:rPr>
          <w:lang w:eastAsia="zh-CN"/>
        </w:rPr>
        <w:t>The Rel-15 SSB mapping pattern within a half frame is reused for IAB node discovery and measurements</w:t>
      </w:r>
    </w:p>
    <w:p w:rsidR="0081412A" w:rsidRDefault="0081412A" w:rsidP="0081412A">
      <w:pPr>
        <w:rPr>
          <w:lang w:eastAsia="x-none"/>
        </w:rPr>
      </w:pPr>
    </w:p>
    <w:p w:rsidR="0081412A" w:rsidRDefault="0081412A" w:rsidP="0081412A">
      <w:pPr>
        <w:rPr>
          <w:lang w:eastAsia="x-none"/>
        </w:rPr>
      </w:pPr>
      <w:r w:rsidRPr="00854644">
        <w:rPr>
          <w:highlight w:val="green"/>
          <w:lang w:eastAsia="x-none"/>
        </w:rPr>
        <w:t>Agreements</w:t>
      </w:r>
      <w:r>
        <w:rPr>
          <w:lang w:eastAsia="x-none"/>
        </w:rPr>
        <w:t>:</w:t>
      </w:r>
    </w:p>
    <w:p w:rsidR="0081412A" w:rsidRPr="00854644" w:rsidRDefault="0081412A" w:rsidP="0081412A">
      <w:pPr>
        <w:rPr>
          <w:lang w:eastAsia="zh-CN"/>
        </w:rPr>
      </w:pPr>
      <w:r w:rsidRPr="00854644">
        <w:rPr>
          <w:lang w:eastAsia="zh-CN"/>
        </w:rPr>
        <w:t>For IAB node discovery and measurements, at least the following information should be provided in STC</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 xml:space="preserve">SSB </w:t>
      </w:r>
      <w:proofErr w:type="spellStart"/>
      <w:r w:rsidRPr="00854644">
        <w:rPr>
          <w:lang w:eastAsia="zh-CN"/>
        </w:rPr>
        <w:t>center</w:t>
      </w:r>
      <w:proofErr w:type="spellEnd"/>
      <w:r w:rsidRPr="00854644">
        <w:rPr>
          <w:lang w:eastAsia="zh-CN"/>
        </w:rPr>
        <w:t xml:space="preserve"> frequency</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SSB subcarrier spacing</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SSB transmission periodicity</w:t>
      </w:r>
    </w:p>
    <w:p w:rsidR="0081412A" w:rsidRPr="00854644" w:rsidRDefault="0081412A" w:rsidP="0081412A">
      <w:pPr>
        <w:pStyle w:val="ListParagraph"/>
        <w:numPr>
          <w:ilvl w:val="1"/>
          <w:numId w:val="18"/>
        </w:numPr>
        <w:overflowPunct/>
        <w:snapToGrid w:val="0"/>
        <w:spacing w:after="120"/>
        <w:contextualSpacing w:val="0"/>
        <w:jc w:val="both"/>
        <w:textAlignment w:val="auto"/>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SSB transmission timing offset in half frame(s)</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 xml:space="preserve">The index of SSBs to transmit </w:t>
      </w:r>
    </w:p>
    <w:p w:rsidR="0081412A" w:rsidRPr="00854644" w:rsidRDefault="0081412A" w:rsidP="0081412A">
      <w:pPr>
        <w:pStyle w:val="ListParagraph"/>
        <w:numPr>
          <w:ilvl w:val="1"/>
          <w:numId w:val="18"/>
        </w:numPr>
        <w:overflowPunct/>
        <w:snapToGrid w:val="0"/>
        <w:spacing w:after="120"/>
        <w:contextualSpacing w:val="0"/>
        <w:jc w:val="both"/>
        <w:textAlignment w:val="auto"/>
        <w:rPr>
          <w:lang w:eastAsia="zh-CN"/>
        </w:rPr>
      </w:pPr>
      <w:r w:rsidRPr="00854644">
        <w:rPr>
          <w:lang w:eastAsia="zh-CN"/>
        </w:rPr>
        <w:t>The SSBs to be transmitted in the half frame</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FFS configuration information other than above</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 xml:space="preserve">Note: The detailed </w:t>
      </w:r>
      <w:proofErr w:type="spellStart"/>
      <w:r w:rsidRPr="00854644">
        <w:rPr>
          <w:lang w:eastAsia="zh-CN"/>
        </w:rPr>
        <w:t>signaling</w:t>
      </w:r>
      <w:proofErr w:type="spellEnd"/>
      <w:r w:rsidRPr="00854644">
        <w:rPr>
          <w:lang w:eastAsia="zh-CN"/>
        </w:rPr>
        <w:t xml:space="preserve"> design is up to RAN3.</w:t>
      </w:r>
    </w:p>
    <w:p w:rsidR="0081412A" w:rsidRPr="00854644" w:rsidRDefault="0081412A" w:rsidP="0081412A">
      <w:pPr>
        <w:rPr>
          <w:lang w:eastAsia="x-none"/>
        </w:rPr>
      </w:pPr>
      <w:r w:rsidRPr="00854644">
        <w:rPr>
          <w:highlight w:val="green"/>
          <w:lang w:eastAsia="x-none"/>
        </w:rPr>
        <w:t>Agreements</w:t>
      </w:r>
      <w:r w:rsidRPr="00854644">
        <w:rPr>
          <w:lang w:eastAsia="x-none"/>
        </w:rPr>
        <w:t>:</w:t>
      </w:r>
    </w:p>
    <w:p w:rsidR="0081412A" w:rsidRPr="00854644" w:rsidRDefault="0081412A" w:rsidP="0081412A">
      <w:pPr>
        <w:rPr>
          <w:lang w:eastAsia="zh-CN"/>
        </w:rPr>
      </w:pPr>
      <w:r w:rsidRPr="00854644">
        <w:rPr>
          <w:lang w:eastAsia="zh-CN"/>
        </w:rPr>
        <w:t>For IAB node discovery and measurements, an IAB node DU can be configured with zero, one or multiple STCs.</w:t>
      </w:r>
    </w:p>
    <w:p w:rsidR="0081412A" w:rsidRPr="00854644" w:rsidRDefault="0081412A" w:rsidP="0081412A">
      <w:pPr>
        <w:pStyle w:val="ListParagraph"/>
        <w:numPr>
          <w:ilvl w:val="0"/>
          <w:numId w:val="19"/>
        </w:numPr>
        <w:overflowPunct/>
        <w:snapToGrid w:val="0"/>
        <w:spacing w:after="120"/>
        <w:contextualSpacing w:val="0"/>
        <w:jc w:val="both"/>
        <w:textAlignment w:val="auto"/>
        <w:rPr>
          <w:lang w:eastAsia="zh-CN"/>
        </w:rPr>
      </w:pPr>
      <w:r w:rsidRPr="00854644">
        <w:rPr>
          <w:lang w:eastAsia="zh-CN"/>
        </w:rPr>
        <w:t>FFS the maximum number of STCs</w:t>
      </w:r>
    </w:p>
    <w:p w:rsidR="0081412A" w:rsidRPr="00854644" w:rsidRDefault="0081412A" w:rsidP="0081412A">
      <w:pPr>
        <w:pStyle w:val="ListParagraph"/>
        <w:numPr>
          <w:ilvl w:val="0"/>
          <w:numId w:val="19"/>
        </w:numPr>
        <w:overflowPunct/>
        <w:snapToGrid w:val="0"/>
        <w:spacing w:after="120"/>
        <w:contextualSpacing w:val="0"/>
        <w:jc w:val="both"/>
        <w:textAlignment w:val="auto"/>
        <w:rPr>
          <w:lang w:eastAsia="zh-CN"/>
        </w:rPr>
      </w:pPr>
      <w:r w:rsidRPr="00854644">
        <w:rPr>
          <w:lang w:eastAsia="zh-CN"/>
        </w:rPr>
        <w:t>FFS the dependency of multiple STCs</w:t>
      </w:r>
    </w:p>
    <w:p w:rsidR="0081412A" w:rsidRPr="004277F4" w:rsidRDefault="0081412A" w:rsidP="0081412A">
      <w:pPr>
        <w:rPr>
          <w:lang w:eastAsia="x-none"/>
        </w:rPr>
      </w:pPr>
      <w:r w:rsidRPr="004277F4">
        <w:rPr>
          <w:highlight w:val="green"/>
          <w:lang w:eastAsia="x-none"/>
        </w:rPr>
        <w:t>Agreements</w:t>
      </w:r>
      <w:r w:rsidRPr="004277F4">
        <w:rPr>
          <w:lang w:eastAsia="x-none"/>
        </w:rPr>
        <w:t>:</w:t>
      </w:r>
    </w:p>
    <w:p w:rsidR="0081412A" w:rsidRPr="004277F4" w:rsidRDefault="0081412A" w:rsidP="0081412A">
      <w:pPr>
        <w:numPr>
          <w:ilvl w:val="0"/>
          <w:numId w:val="20"/>
        </w:numPr>
        <w:overflowPunct/>
        <w:autoSpaceDE/>
        <w:autoSpaceDN/>
        <w:adjustRightInd/>
        <w:spacing w:after="0"/>
        <w:textAlignment w:val="auto"/>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rsidR="00782FF6" w:rsidRPr="00E22A28" w:rsidRDefault="00782FF6" w:rsidP="00782FF6">
      <w:pPr>
        <w:rPr>
          <w:rStyle w:val="Strong"/>
        </w:rPr>
      </w:pPr>
      <w:r w:rsidRPr="00E22A28">
        <w:rPr>
          <w:rStyle w:val="Strong"/>
        </w:rPr>
        <w:lastRenderedPageBreak/>
        <w:t>RAN1 #</w:t>
      </w:r>
      <w:r>
        <w:rPr>
          <w:rStyle w:val="Strong"/>
        </w:rPr>
        <w:t>97 (Reno, May 2019)</w:t>
      </w:r>
      <w:r w:rsidR="00030113">
        <w:rPr>
          <w:rStyle w:val="Strong"/>
        </w:rPr>
        <w:t xml:space="preserve"> [</w:t>
      </w:r>
      <w:r w:rsidR="00290A98">
        <w:rPr>
          <w:rStyle w:val="Strong"/>
        </w:rPr>
        <w:t>5</w:t>
      </w:r>
      <w:r w:rsidR="00030113">
        <w:rPr>
          <w:rStyle w:val="Strong"/>
        </w:rPr>
        <w:t>]</w:t>
      </w:r>
    </w:p>
    <w:p w:rsidR="00782FF6" w:rsidRDefault="00782FF6" w:rsidP="00782FF6">
      <w:r>
        <w:t>Feature Lead summary R1-190</w:t>
      </w:r>
      <w:r w:rsidR="00F727D6">
        <w:t>7834</w:t>
      </w:r>
    </w:p>
    <w:p w:rsidR="00F727D6" w:rsidRPr="002D4A8F" w:rsidRDefault="00F727D6" w:rsidP="00F727D6">
      <w:r w:rsidRPr="002D4A8F">
        <w:rPr>
          <w:highlight w:val="green"/>
        </w:rPr>
        <w:t>Agreements</w:t>
      </w:r>
      <w:r w:rsidRPr="002D4A8F">
        <w:t>:</w:t>
      </w:r>
    </w:p>
    <w:p w:rsidR="00F727D6" w:rsidRPr="00F727D6" w:rsidRDefault="00F727D6" w:rsidP="00F727D6">
      <w:pPr>
        <w:rPr>
          <w:b/>
        </w:rPr>
      </w:pPr>
      <w:r w:rsidRPr="002D4A8F">
        <w:rPr>
          <w:lang w:eastAsia="zh-CN"/>
        </w:rPr>
        <w:t>All parameters in STC for inter-IAB-node discovery and measurement are provided explicitly, i.e. the default values for the parameters in STC will not be discussed further in RAN1.</w:t>
      </w:r>
    </w:p>
    <w:p w:rsidR="00F727D6" w:rsidRPr="005F0ED4" w:rsidRDefault="00F727D6" w:rsidP="00F727D6">
      <w:r w:rsidRPr="005F0ED4">
        <w:rPr>
          <w:highlight w:val="green"/>
        </w:rPr>
        <w:t>Agreements</w:t>
      </w:r>
      <w:r w:rsidRPr="005F0ED4">
        <w:t>:</w:t>
      </w:r>
    </w:p>
    <w:p w:rsidR="00F727D6" w:rsidRPr="005F0ED4" w:rsidRDefault="00F727D6" w:rsidP="00F727D6">
      <w:pPr>
        <w:rPr>
          <w:lang w:eastAsia="zh-CN"/>
        </w:rPr>
      </w:pPr>
      <w:r w:rsidRPr="005F0ED4">
        <w:rPr>
          <w:rFonts w:hint="eastAsia"/>
          <w:lang w:eastAsia="zh-CN"/>
        </w:rPr>
        <w:t>T</w:t>
      </w:r>
      <w:r w:rsidRPr="005F0ED4">
        <w:rPr>
          <w:lang w:eastAsia="zh-CN"/>
        </w:rPr>
        <w:t xml:space="preserve">he configurable </w:t>
      </w:r>
      <w:r w:rsidRPr="005F0ED4">
        <w:rPr>
          <w:rFonts w:hint="eastAsia"/>
          <w:lang w:eastAsia="zh-CN"/>
        </w:rPr>
        <w:t>values</w:t>
      </w:r>
      <w:r w:rsidRPr="005F0ED4">
        <w:rPr>
          <w:lang w:eastAsia="zh-CN"/>
        </w:rPr>
        <w:t xml:space="preserve"> of the parameters in STC for IAB node discovery and measurement are provided in the following</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 xml:space="preserve">SSB </w:t>
      </w:r>
      <w:proofErr w:type="spellStart"/>
      <w:r w:rsidRPr="005F0ED4">
        <w:rPr>
          <w:lang w:eastAsia="zh-CN"/>
        </w:rPr>
        <w:t>center</w:t>
      </w:r>
      <w:proofErr w:type="spellEnd"/>
      <w:r w:rsidRPr="005F0ED4">
        <w:rPr>
          <w:lang w:eastAsia="zh-CN"/>
        </w:rPr>
        <w:t xml:space="preserve"> frequency:</w:t>
      </w:r>
      <w:r w:rsidRPr="005F0ED4">
        <w:t xml:space="preserve"> </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ARFCN-</w:t>
      </w:r>
      <w:proofErr w:type="spellStart"/>
      <w:r w:rsidRPr="005F0ED4">
        <w:rPr>
          <w:lang w:eastAsia="zh-CN"/>
        </w:rPr>
        <w:t>ValueNR</w:t>
      </w:r>
      <w:proofErr w:type="spellEnd"/>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 xml:space="preserve">SSB subcarrier spacing: </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 xml:space="preserve">FR1: </w:t>
      </w:r>
      <w:r w:rsidRPr="005F0ED4">
        <w:t>15khz, 30khz</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FR2:</w:t>
      </w:r>
      <w:r w:rsidRPr="005F0ED4">
        <w:t xml:space="preserve"> 120khz, 240khz</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 xml:space="preserve">SSB transmission periodicity: </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5ms, 10ms, 20ms, 40ms, 80ms, 160ms, 320ms</w:t>
      </w:r>
      <w:r w:rsidRPr="005F0ED4">
        <w:rPr>
          <w:rFonts w:hint="eastAsia"/>
          <w:lang w:eastAsia="zh-CN"/>
        </w:rPr>
        <w:t>,</w:t>
      </w:r>
      <w:r w:rsidRPr="005F0ED4">
        <w:rPr>
          <w:lang w:eastAsia="zh-CN"/>
        </w:rPr>
        <w:t xml:space="preserve"> 640ms (agreed in RAN1 #96bis) </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SSB transmission timing offset in half frame(s)</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[0, … , (number of half frames within SSB transmission periodicity) – 1]</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The index of SSBs to transmit (the SSBs to be transmitted in the half frame)</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Same as Rel-15</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FFS additional parameter(s) other than above</w:t>
      </w:r>
    </w:p>
    <w:p w:rsidR="00F727D6" w:rsidRPr="005F0ED4" w:rsidRDefault="00F727D6" w:rsidP="00F727D6">
      <w:r w:rsidRPr="005F0ED4">
        <w:rPr>
          <w:highlight w:val="green"/>
        </w:rPr>
        <w:t>Agreements</w:t>
      </w:r>
      <w:r w:rsidRPr="005F0ED4">
        <w:t>:</w:t>
      </w:r>
    </w:p>
    <w:p w:rsidR="00F727D6" w:rsidRPr="005F0ED4" w:rsidRDefault="00F727D6" w:rsidP="00F727D6">
      <w:pPr>
        <w:rPr>
          <w:lang w:eastAsia="zh-CN"/>
        </w:rPr>
      </w:pPr>
      <w:r w:rsidRPr="005F0ED4">
        <w:rPr>
          <w:lang w:eastAsia="zh-CN"/>
        </w:rPr>
        <w:t>For IAB node discovery and measurement, the maximum number of STCs that can be configured for an IAB node DU per cell at one frequency location is 4.</w:t>
      </w:r>
    </w:p>
    <w:p w:rsidR="00F727D6" w:rsidRPr="005F0ED4" w:rsidRDefault="00F727D6" w:rsidP="00F727D6">
      <w:pPr>
        <w:pStyle w:val="ListParagraph"/>
        <w:numPr>
          <w:ilvl w:val="0"/>
          <w:numId w:val="26"/>
        </w:numPr>
        <w:overflowPunct/>
        <w:snapToGrid w:val="0"/>
        <w:spacing w:after="120"/>
        <w:contextualSpacing w:val="0"/>
        <w:jc w:val="both"/>
        <w:textAlignment w:val="auto"/>
        <w:rPr>
          <w:lang w:eastAsia="zh-CN"/>
        </w:rPr>
      </w:pPr>
      <w:r w:rsidRPr="005F0ED4">
        <w:rPr>
          <w:rFonts w:hint="eastAsia"/>
          <w:lang w:eastAsia="zh-CN"/>
        </w:rPr>
        <w:t>N</w:t>
      </w:r>
      <w:r w:rsidRPr="005F0ED4">
        <w:rPr>
          <w:lang w:eastAsia="zh-CN"/>
        </w:rPr>
        <w:t>ote: this number does not include the cell-defining SSBs for initial access</w:t>
      </w:r>
    </w:p>
    <w:p w:rsidR="00F727D6" w:rsidRPr="0052332D" w:rsidRDefault="00F727D6" w:rsidP="00F727D6">
      <w:r w:rsidRPr="0052332D">
        <w:rPr>
          <w:highlight w:val="green"/>
        </w:rPr>
        <w:t>Agreements</w:t>
      </w:r>
      <w:r w:rsidRPr="0052332D">
        <w:t>:</w:t>
      </w:r>
    </w:p>
    <w:p w:rsidR="00F727D6" w:rsidRPr="0052332D" w:rsidRDefault="00F727D6" w:rsidP="00F727D6">
      <w:r w:rsidRPr="0052332D">
        <w:t>Each STC is independently configured when multiple STCs are configured.</w:t>
      </w:r>
    </w:p>
    <w:p w:rsidR="00F727D6" w:rsidRPr="0052332D" w:rsidRDefault="00F727D6" w:rsidP="00F727D6">
      <w:pPr>
        <w:pStyle w:val="ListParagraph"/>
        <w:numPr>
          <w:ilvl w:val="0"/>
          <w:numId w:val="26"/>
        </w:numPr>
        <w:overflowPunct/>
        <w:snapToGrid w:val="0"/>
        <w:spacing w:after="120"/>
        <w:contextualSpacing w:val="0"/>
        <w:jc w:val="both"/>
        <w:textAlignment w:val="auto"/>
        <w:rPr>
          <w:lang w:eastAsia="zh-CN"/>
        </w:rPr>
      </w:pPr>
      <w:r w:rsidRPr="0052332D">
        <w:rPr>
          <w:lang w:eastAsia="zh-CN"/>
        </w:rPr>
        <w:t>Up to RAN3 to decide that if SSB index is common across two or more STC configurations, whether additional signalling optimization is necessary or not</w:t>
      </w: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080A5B" w:rsidRDefault="00080A5B" w:rsidP="00F727D6">
      <w:pPr>
        <w:rPr>
          <w:highlight w:val="green"/>
        </w:rPr>
      </w:pPr>
    </w:p>
    <w:p w:rsidR="00F727D6" w:rsidRDefault="00F727D6" w:rsidP="00F727D6">
      <w:r w:rsidRPr="00B93152">
        <w:rPr>
          <w:highlight w:val="green"/>
        </w:rPr>
        <w:lastRenderedPageBreak/>
        <w:t>Agreements</w:t>
      </w:r>
      <w:r>
        <w:t>:</w:t>
      </w:r>
    </w:p>
    <w:p w:rsidR="00F727D6" w:rsidRPr="0052332D" w:rsidRDefault="00F727D6" w:rsidP="00F727D6">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 xml:space="preserve">SMTC window periodicity: </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5ms, 10ms, 20ms, 40ms, 80ms, 160ms, 320ms, 640ms, 1280ms</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 xml:space="preserve">SMTC window timing offset: </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[0, ..., (number of subframes within SMTC window periodicity) – 1]</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 xml:space="preserve">SMTC window duration: </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[1, …, 5] (subframes)</w:t>
      </w:r>
    </w:p>
    <w:p w:rsidR="00F727D6" w:rsidRPr="0052332D" w:rsidRDefault="00F727D6" w:rsidP="00F727D6">
      <w:pPr>
        <w:pStyle w:val="ListParagraph"/>
        <w:numPr>
          <w:ilvl w:val="2"/>
          <w:numId w:val="27"/>
        </w:numPr>
        <w:overflowPunct/>
        <w:snapToGrid w:val="0"/>
        <w:spacing w:after="120"/>
        <w:contextualSpacing w:val="0"/>
        <w:jc w:val="both"/>
        <w:textAlignment w:val="auto"/>
        <w:rPr>
          <w:lang w:eastAsia="zh-CN"/>
        </w:rPr>
      </w:pPr>
      <w:r w:rsidRPr="0052332D">
        <w:rPr>
          <w:lang w:eastAsia="zh-CN"/>
        </w:rPr>
        <w:t>FFS larger than 5</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List of physical cell IDs to be measured</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M-1</w:t>
      </w:r>
      <w:r w:rsidRPr="0052332D">
        <w:rPr>
          <w:rFonts w:hint="eastAsia"/>
          <w:lang w:eastAsia="zh-CN"/>
        </w:rPr>
        <w:t xml:space="preserve"> </w:t>
      </w:r>
      <w:r w:rsidRPr="0052332D">
        <w:rPr>
          <w:lang w:eastAsia="zh-CN"/>
        </w:rPr>
        <w:t>]</w:t>
      </w:r>
    </w:p>
    <w:p w:rsidR="00F727D6" w:rsidRPr="0052332D" w:rsidRDefault="00F727D6" w:rsidP="00F727D6">
      <w:pPr>
        <w:pStyle w:val="ListParagraph"/>
        <w:numPr>
          <w:ilvl w:val="2"/>
          <w:numId w:val="27"/>
        </w:numPr>
        <w:overflowPunct/>
        <w:snapToGrid w:val="0"/>
        <w:spacing w:after="120"/>
        <w:contextualSpacing w:val="0"/>
        <w:jc w:val="both"/>
        <w:textAlignment w:val="auto"/>
        <w:rPr>
          <w:lang w:eastAsia="zh-CN"/>
        </w:rPr>
      </w:pPr>
      <w:r w:rsidRPr="0052332D">
        <w:rPr>
          <w:lang w:eastAsia="zh-CN"/>
        </w:rPr>
        <w:t>FFS value of M</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SSB-</w:t>
      </w:r>
      <w:proofErr w:type="spellStart"/>
      <w:r w:rsidRPr="0052332D">
        <w:rPr>
          <w:lang w:eastAsia="zh-CN"/>
        </w:rPr>
        <w:t>ToMeasure</w:t>
      </w:r>
      <w:proofErr w:type="spellEnd"/>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Same as Rel-15</w:t>
      </w:r>
    </w:p>
    <w:p w:rsidR="00782FF6" w:rsidRPr="00782FF6" w:rsidRDefault="00782FF6" w:rsidP="00782FF6"/>
    <w:p w:rsidR="00A42E2B" w:rsidRPr="00E22A28" w:rsidRDefault="00A42E2B" w:rsidP="00A42E2B">
      <w:pPr>
        <w:rPr>
          <w:rStyle w:val="Strong"/>
        </w:rPr>
      </w:pPr>
      <w:r w:rsidRPr="00E22A28">
        <w:rPr>
          <w:rStyle w:val="Strong"/>
        </w:rPr>
        <w:t>RAN1 #</w:t>
      </w:r>
      <w:r>
        <w:rPr>
          <w:rStyle w:val="Strong"/>
        </w:rPr>
        <w:t>98 (Prague, August 2019)</w:t>
      </w:r>
      <w:r w:rsidR="00030113">
        <w:rPr>
          <w:rStyle w:val="Strong"/>
        </w:rPr>
        <w:t xml:space="preserve"> [</w:t>
      </w:r>
      <w:r w:rsidR="00290A98">
        <w:rPr>
          <w:rStyle w:val="Strong"/>
        </w:rPr>
        <w:t>6</w:t>
      </w:r>
      <w:r w:rsidR="00030113">
        <w:rPr>
          <w:rStyle w:val="Strong"/>
        </w:rPr>
        <w:t>]</w:t>
      </w:r>
    </w:p>
    <w:p w:rsidR="00A42E2B" w:rsidRDefault="00A42E2B" w:rsidP="00A42E2B">
      <w:r>
        <w:t>Feature Lead summary R1-1909542</w:t>
      </w:r>
    </w:p>
    <w:p w:rsidR="00A42E2B" w:rsidRPr="001D4FD5" w:rsidRDefault="00A42E2B" w:rsidP="00A42E2B">
      <w:pPr>
        <w:rPr>
          <w:b/>
          <w:bCs/>
          <w:lang w:eastAsia="x-none"/>
        </w:rPr>
      </w:pPr>
      <w:r w:rsidRPr="001D4FD5">
        <w:rPr>
          <w:highlight w:val="green"/>
          <w:lang w:eastAsia="x-none"/>
        </w:rPr>
        <w:t>Agreements</w:t>
      </w:r>
      <w:r w:rsidRPr="001D4FD5">
        <w:rPr>
          <w:b/>
          <w:bCs/>
          <w:lang w:eastAsia="x-none"/>
        </w:rPr>
        <w:t>:</w:t>
      </w:r>
    </w:p>
    <w:p w:rsidR="00A42E2B" w:rsidRPr="001D4FD5" w:rsidRDefault="00A42E2B" w:rsidP="00A42E2B">
      <w:pPr>
        <w:rPr>
          <w:b/>
          <w:bCs/>
          <w:iCs/>
          <w:lang w:eastAsia="x-none"/>
        </w:rPr>
      </w:pPr>
      <w:r w:rsidRPr="001D4FD5">
        <w:rPr>
          <w:iCs/>
        </w:rPr>
        <w:t>For IAB node discovery and measurements, the Physical cell-ID (0…1007) is provided in STC and t</w:t>
      </w:r>
      <w:r w:rsidRPr="001D4FD5">
        <w:rPr>
          <w:iCs/>
          <w:lang w:eastAsia="zh-CN"/>
        </w:rPr>
        <w:t xml:space="preserve">he detailed </w:t>
      </w:r>
      <w:proofErr w:type="spellStart"/>
      <w:r w:rsidRPr="001D4FD5">
        <w:rPr>
          <w:iCs/>
          <w:lang w:eastAsia="zh-CN"/>
        </w:rPr>
        <w:t>signaling</w:t>
      </w:r>
      <w:proofErr w:type="spellEnd"/>
      <w:r w:rsidRPr="001D4FD5">
        <w:rPr>
          <w:iCs/>
          <w:lang w:eastAsia="zh-CN"/>
        </w:rPr>
        <w:t xml:space="preserve"> design is up to RAN3.</w:t>
      </w:r>
    </w:p>
    <w:p w:rsidR="00A42E2B" w:rsidRDefault="00A42E2B" w:rsidP="00A42E2B">
      <w:pPr>
        <w:rPr>
          <w:lang w:eastAsia="x-none"/>
        </w:rPr>
      </w:pPr>
    </w:p>
    <w:p w:rsidR="00A42E2B" w:rsidRPr="001D4FD5" w:rsidRDefault="00A42E2B" w:rsidP="00A42E2B">
      <w:pPr>
        <w:rPr>
          <w:lang w:eastAsia="x-none"/>
        </w:rPr>
      </w:pPr>
      <w:r w:rsidRPr="001D4FD5">
        <w:rPr>
          <w:highlight w:val="green"/>
          <w:lang w:eastAsia="x-none"/>
        </w:rPr>
        <w:t>Agreements</w:t>
      </w:r>
      <w:r w:rsidRPr="001D4FD5">
        <w:rPr>
          <w:lang w:eastAsia="x-none"/>
        </w:rPr>
        <w:t>:</w:t>
      </w:r>
    </w:p>
    <w:p w:rsidR="00A42E2B" w:rsidRPr="001D4FD5" w:rsidRDefault="00A42E2B" w:rsidP="00A42E2B">
      <w:pPr>
        <w:rPr>
          <w:lang w:eastAsia="zh-CN"/>
        </w:rPr>
      </w:pPr>
      <w:r w:rsidRPr="001D4FD5">
        <w:rPr>
          <w:lang w:eastAsia="zh-CN"/>
        </w:rPr>
        <w:t>For IAB node discovery and measurement</w:t>
      </w:r>
    </w:p>
    <w:p w:rsidR="00A42E2B" w:rsidRPr="001D4FD5" w:rsidRDefault="00A42E2B" w:rsidP="00A42E2B">
      <w:pPr>
        <w:pStyle w:val="ListParagraph"/>
        <w:numPr>
          <w:ilvl w:val="1"/>
          <w:numId w:val="32"/>
        </w:numPr>
        <w:overflowPunct/>
        <w:snapToGrid w:val="0"/>
        <w:spacing w:after="120"/>
        <w:contextualSpacing w:val="0"/>
        <w:jc w:val="both"/>
        <w:textAlignment w:val="auto"/>
        <w:rPr>
          <w:lang w:eastAsia="zh-CN"/>
        </w:rPr>
      </w:pPr>
      <w:r w:rsidRPr="001D4FD5">
        <w:rPr>
          <w:lang w:eastAsia="zh-CN"/>
        </w:rPr>
        <w:t>The maximum SMTC window duration is 5ms.</w:t>
      </w:r>
    </w:p>
    <w:p w:rsidR="00A42E2B" w:rsidRPr="001D4FD5" w:rsidRDefault="00A42E2B" w:rsidP="00A42E2B">
      <w:pPr>
        <w:pStyle w:val="ListParagraph"/>
        <w:numPr>
          <w:ilvl w:val="1"/>
          <w:numId w:val="32"/>
        </w:numPr>
        <w:overflowPunct/>
        <w:snapToGrid w:val="0"/>
        <w:spacing w:after="120"/>
        <w:contextualSpacing w:val="0"/>
        <w:jc w:val="both"/>
        <w:textAlignment w:val="auto"/>
        <w:rPr>
          <w:lang w:eastAsia="zh-CN"/>
        </w:rPr>
      </w:pPr>
      <w:r w:rsidRPr="001D4FD5">
        <w:rPr>
          <w:lang w:eastAsia="zh-CN"/>
        </w:rPr>
        <w:t>The maximum number of PCIs per SMTC (</w:t>
      </w:r>
      <w:proofErr w:type="spellStart"/>
      <w:r w:rsidRPr="001D4FD5">
        <w:rPr>
          <w:lang w:eastAsia="zh-CN"/>
        </w:rPr>
        <w:t>maxNrofPCIsPerSMTC</w:t>
      </w:r>
      <w:proofErr w:type="spellEnd"/>
      <w:r w:rsidRPr="001D4FD5">
        <w:rPr>
          <w:lang w:eastAsia="zh-CN"/>
        </w:rPr>
        <w:t>) is 64.</w:t>
      </w:r>
    </w:p>
    <w:p w:rsidR="003A36CE" w:rsidRDefault="003A36CE" w:rsidP="003A36CE">
      <w:pPr>
        <w:pStyle w:val="Heading3"/>
      </w:pPr>
    </w:p>
    <w:p w:rsidR="003A36CE" w:rsidRDefault="003427E9" w:rsidP="003A36CE">
      <w:r w:rsidRPr="003427E9">
        <w:rPr>
          <w:rFonts w:ascii="Arial" w:hAnsi="Arial"/>
          <w:sz w:val="28"/>
        </w:rPr>
        <w:t xml:space="preserve">Extension of RACH occasions and periodicities for backhaul RACH resources </w:t>
      </w:r>
    </w:p>
    <w:p w:rsidR="00826173" w:rsidRPr="00E22A28" w:rsidRDefault="00826173" w:rsidP="00826173">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826173" w:rsidRPr="00826173" w:rsidRDefault="00826173" w:rsidP="00826173">
      <w:pPr>
        <w:rPr>
          <w:rStyle w:val="Strong"/>
          <w:b w:val="0"/>
          <w:bCs w:val="0"/>
        </w:rPr>
      </w:pPr>
      <w:r>
        <w:t>Feature Lead summary R1-19</w:t>
      </w:r>
      <w:r w:rsidR="00845E79">
        <w:t>01370</w:t>
      </w:r>
    </w:p>
    <w:p w:rsidR="00826173" w:rsidRDefault="00845E79" w:rsidP="00826173">
      <w:pPr>
        <w:rPr>
          <w:rStyle w:val="Strong"/>
          <w:b w:val="0"/>
        </w:rPr>
      </w:pPr>
      <w:r>
        <w:rPr>
          <w:rStyle w:val="Strong"/>
          <w:b w:val="0"/>
        </w:rPr>
        <w:t>No decisions.</w:t>
      </w:r>
    </w:p>
    <w:p w:rsidR="00845E79" w:rsidRPr="00845E79" w:rsidRDefault="00845E79" w:rsidP="00826173">
      <w:pPr>
        <w:rPr>
          <w:rStyle w:val="Strong"/>
          <w:b w:val="0"/>
        </w:rPr>
      </w:pPr>
    </w:p>
    <w:p w:rsidR="00080A5B" w:rsidRDefault="00080A5B" w:rsidP="00826173">
      <w:pPr>
        <w:rPr>
          <w:rStyle w:val="Strong"/>
        </w:rPr>
      </w:pPr>
    </w:p>
    <w:p w:rsidR="00080A5B" w:rsidRDefault="00080A5B" w:rsidP="00826173">
      <w:pPr>
        <w:rPr>
          <w:rStyle w:val="Strong"/>
        </w:rPr>
      </w:pPr>
    </w:p>
    <w:p w:rsidR="00080A5B" w:rsidRDefault="00080A5B" w:rsidP="00826173">
      <w:pPr>
        <w:rPr>
          <w:rStyle w:val="Strong"/>
        </w:rPr>
      </w:pPr>
    </w:p>
    <w:p w:rsidR="00080A5B" w:rsidRDefault="00080A5B" w:rsidP="00826173">
      <w:pPr>
        <w:rPr>
          <w:rStyle w:val="Strong"/>
        </w:rPr>
      </w:pPr>
    </w:p>
    <w:p w:rsidR="00080A5B" w:rsidRDefault="00080A5B" w:rsidP="00826173">
      <w:pPr>
        <w:rPr>
          <w:rStyle w:val="Strong"/>
        </w:rPr>
      </w:pPr>
    </w:p>
    <w:p w:rsidR="00826173" w:rsidRPr="00E22A28" w:rsidRDefault="00826173" w:rsidP="00826173">
      <w:pPr>
        <w:rPr>
          <w:rStyle w:val="Strong"/>
        </w:rPr>
      </w:pPr>
      <w:r w:rsidRPr="00E22A28">
        <w:rPr>
          <w:rStyle w:val="Strong"/>
        </w:rPr>
        <w:lastRenderedPageBreak/>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826173" w:rsidRDefault="00826173" w:rsidP="00826173">
      <w:r>
        <w:t>Feature Lead summary R1-19</w:t>
      </w:r>
      <w:r w:rsidR="00B648F8">
        <w:t>03575</w:t>
      </w:r>
    </w:p>
    <w:p w:rsidR="00B648F8" w:rsidRPr="008E0DA6" w:rsidRDefault="00B648F8" w:rsidP="00B648F8">
      <w:pPr>
        <w:rPr>
          <w:lang w:eastAsia="x-none"/>
        </w:rPr>
      </w:pPr>
      <w:r w:rsidRPr="008E0DA6">
        <w:rPr>
          <w:highlight w:val="green"/>
          <w:lang w:eastAsia="x-none"/>
        </w:rPr>
        <w:t>Agreements</w:t>
      </w:r>
      <w:r w:rsidRPr="008E0DA6">
        <w:rPr>
          <w:lang w:eastAsia="x-none"/>
        </w:rPr>
        <w:t>:</w:t>
      </w:r>
    </w:p>
    <w:p w:rsidR="00B648F8" w:rsidRPr="008E0DA6" w:rsidRDefault="00B648F8" w:rsidP="00B648F8">
      <w:pPr>
        <w:pStyle w:val="maintext"/>
        <w:numPr>
          <w:ilvl w:val="0"/>
          <w:numId w:val="6"/>
        </w:numPr>
        <w:ind w:firstLineChars="0"/>
        <w:rPr>
          <w:lang w:eastAsia="en-US"/>
        </w:rPr>
      </w:pPr>
      <w:r w:rsidRPr="008E0DA6">
        <w:t xml:space="preserve">New RACH configurations specific to IAB nodes are derived </w:t>
      </w:r>
      <w:r w:rsidRPr="008E0DA6">
        <w:rPr>
          <w:lang w:eastAsia="en-US"/>
        </w:rPr>
        <w:t xml:space="preserve">with extension of existing </w:t>
      </w:r>
      <w:proofErr w:type="spellStart"/>
      <w:r w:rsidRPr="008E0DA6">
        <w:rPr>
          <w:lang w:eastAsia="en-US"/>
        </w:rPr>
        <w:t>Rel</w:t>
      </w:r>
      <w:proofErr w:type="spellEnd"/>
      <w:r w:rsidRPr="008E0DA6">
        <w:rPr>
          <w:lang w:eastAsia="en-US"/>
        </w:rPr>
        <w:t xml:space="preserve"> 15 RACH configurations obtained by:</w:t>
      </w:r>
    </w:p>
    <w:p w:rsidR="00B648F8" w:rsidRPr="008E0DA6" w:rsidRDefault="00B648F8" w:rsidP="00B648F8">
      <w:pPr>
        <w:pStyle w:val="maintext"/>
        <w:numPr>
          <w:ilvl w:val="1"/>
          <w:numId w:val="6"/>
        </w:numPr>
        <w:ind w:firstLineChars="0"/>
        <w:rPr>
          <w:lang w:eastAsia="en-US"/>
        </w:rPr>
      </w:pPr>
      <w:r w:rsidRPr="008E0DA6">
        <w:rPr>
          <w:lang w:eastAsia="en-US"/>
        </w:rPr>
        <w:t>scaling the parameter ‘x’ from the PRACH configuration table, and</w:t>
      </w:r>
    </w:p>
    <w:p w:rsidR="00B648F8" w:rsidRPr="008E0DA6" w:rsidRDefault="00B648F8" w:rsidP="00B648F8">
      <w:pPr>
        <w:pStyle w:val="maintext"/>
        <w:numPr>
          <w:ilvl w:val="1"/>
          <w:numId w:val="6"/>
        </w:numPr>
        <w:ind w:firstLineChars="0"/>
        <w:rPr>
          <w:lang w:eastAsia="en-US"/>
        </w:rPr>
      </w:pPr>
      <w:r w:rsidRPr="008E0DA6">
        <w:rPr>
          <w:lang w:eastAsia="en-US"/>
        </w:rPr>
        <w:t xml:space="preserve">by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slot/subframe number (slot/subframe-based offset) from the PRACH configuration table.</w:t>
      </w:r>
    </w:p>
    <w:p w:rsidR="00B648F8" w:rsidRPr="008E0DA6" w:rsidRDefault="00B648F8" w:rsidP="00B648F8">
      <w:pPr>
        <w:pStyle w:val="maintext"/>
        <w:numPr>
          <w:ilvl w:val="0"/>
          <w:numId w:val="6"/>
        </w:numPr>
        <w:ind w:firstLineChars="0"/>
        <w:rPr>
          <w:lang w:eastAsia="en-US"/>
        </w:rPr>
      </w:pPr>
      <w:r w:rsidRPr="008E0DA6">
        <w:rPr>
          <w:lang w:eastAsia="en-US"/>
        </w:rPr>
        <w:t xml:space="preserve">FFS values and ranges for scaling factor applicable to ‘x’ and for </w:t>
      </w:r>
      <w:proofErr w:type="spellStart"/>
      <w:r w:rsidRPr="008E0DA6">
        <w:rPr>
          <w:lang w:eastAsia="en-US"/>
        </w:rPr>
        <w:t>y_offset</w:t>
      </w:r>
      <w:proofErr w:type="spellEnd"/>
      <w:r w:rsidRPr="008E0DA6">
        <w:rPr>
          <w:lang w:eastAsia="en-US"/>
        </w:rPr>
        <w:t>.</w:t>
      </w:r>
    </w:p>
    <w:p w:rsidR="00B648F8" w:rsidRPr="008E0DA6" w:rsidRDefault="00B648F8" w:rsidP="00B648F8">
      <w:pPr>
        <w:pStyle w:val="maintext"/>
        <w:numPr>
          <w:ilvl w:val="0"/>
          <w:numId w:val="6"/>
        </w:numPr>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rsidR="00B648F8" w:rsidRDefault="00B648F8" w:rsidP="00826173"/>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R1-1905738</w:t>
      </w:r>
    </w:p>
    <w:p w:rsidR="0081412A" w:rsidRPr="0049177B" w:rsidRDefault="0081412A" w:rsidP="0081412A">
      <w:pPr>
        <w:rPr>
          <w:lang w:eastAsia="x-none"/>
        </w:rPr>
      </w:pPr>
      <w:r w:rsidRPr="0049177B">
        <w:rPr>
          <w:highlight w:val="green"/>
          <w:lang w:eastAsia="x-none"/>
        </w:rPr>
        <w:t>Agreements</w:t>
      </w:r>
      <w:r w:rsidRPr="0049177B">
        <w:rPr>
          <w:lang w:eastAsia="x-none"/>
        </w:rPr>
        <w:t>:</w:t>
      </w:r>
    </w:p>
    <w:p w:rsidR="0081412A" w:rsidRPr="0049177B" w:rsidRDefault="0081412A" w:rsidP="0081412A">
      <w:pPr>
        <w:pStyle w:val="maintext"/>
        <w:ind w:firstLine="400"/>
      </w:pPr>
      <w:r w:rsidRPr="0049177B">
        <w:t xml:space="preserve">The periodicity of a backhaul RACH configuration in frames takes the form </w:t>
      </w:r>
      <w:proofErr w:type="spellStart"/>
      <w:r w:rsidRPr="0049177B">
        <w:t>x_iab</w:t>
      </w:r>
      <w:proofErr w:type="spellEnd"/>
      <w:r w:rsidRPr="0049177B">
        <w:t xml:space="preserve"> = x * λ where:</w:t>
      </w:r>
    </w:p>
    <w:p w:rsidR="0081412A" w:rsidRPr="0049177B" w:rsidRDefault="0081412A" w:rsidP="0081412A">
      <w:pPr>
        <w:pStyle w:val="maintext"/>
        <w:numPr>
          <w:ilvl w:val="0"/>
          <w:numId w:val="21"/>
        </w:numPr>
        <w:ind w:firstLineChars="0"/>
      </w:pPr>
      <w:r w:rsidRPr="0049177B">
        <w:t>x is the periodicity of an existing RACH configuration,</w:t>
      </w:r>
    </w:p>
    <w:p w:rsidR="0081412A" w:rsidRPr="0049177B" w:rsidRDefault="0081412A" w:rsidP="0081412A">
      <w:pPr>
        <w:pStyle w:val="maintext"/>
        <w:numPr>
          <w:ilvl w:val="0"/>
          <w:numId w:val="21"/>
        </w:numPr>
        <w:ind w:firstLineChars="0"/>
      </w:pPr>
      <w:r w:rsidRPr="0049177B">
        <w:t xml:space="preserve">λ is a scaling factor taking values in {1, 2, 4, 8, 16, 32, 64} subject to the constraint </w:t>
      </w:r>
      <w:proofErr w:type="spellStart"/>
      <w:r w:rsidRPr="0049177B">
        <w:t>x_iab</w:t>
      </w:r>
      <w:proofErr w:type="spellEnd"/>
      <w:r w:rsidRPr="0049177B">
        <w:t xml:space="preserve"> ≤ 64.</w:t>
      </w:r>
    </w:p>
    <w:p w:rsidR="00030113" w:rsidRDefault="00030113" w:rsidP="0081412A">
      <w:pPr>
        <w:rPr>
          <w:highlight w:val="green"/>
          <w:lang w:eastAsia="x-none"/>
        </w:rPr>
      </w:pPr>
    </w:p>
    <w:p w:rsidR="0081412A" w:rsidRPr="0049177B" w:rsidRDefault="0081412A" w:rsidP="0081412A">
      <w:pPr>
        <w:rPr>
          <w:lang w:eastAsia="x-none"/>
        </w:rPr>
      </w:pPr>
      <w:r w:rsidRPr="0049177B">
        <w:rPr>
          <w:highlight w:val="green"/>
          <w:lang w:eastAsia="x-none"/>
        </w:rPr>
        <w:t>Agreements</w:t>
      </w:r>
      <w:r w:rsidRPr="0049177B">
        <w:rPr>
          <w:lang w:eastAsia="x-none"/>
        </w:rPr>
        <w:t>:</w:t>
      </w:r>
    </w:p>
    <w:p w:rsidR="0081412A" w:rsidRPr="0049177B" w:rsidRDefault="0081412A" w:rsidP="0081412A">
      <w:pPr>
        <w:pStyle w:val="maintext"/>
        <w:ind w:firstLine="400"/>
        <w:rPr>
          <w:lang w:eastAsia="en-US"/>
        </w:rPr>
      </w:pPr>
      <w:r w:rsidRPr="0049177B">
        <w:t>The frame containing backhaul ROs is identified by (</w:t>
      </w:r>
      <w:proofErr w:type="spellStart"/>
      <w:r w:rsidRPr="0049177B">
        <w:t>n</w:t>
      </w:r>
      <w:r w:rsidRPr="0049177B">
        <w:rPr>
          <w:vertAlign w:val="subscript"/>
        </w:rPr>
        <w:t>SFN</w:t>
      </w:r>
      <w:proofErr w:type="spellEnd"/>
      <w:r w:rsidRPr="0049177B">
        <w:t xml:space="preserve"> mod </w:t>
      </w:r>
      <w:proofErr w:type="spellStart"/>
      <w:r w:rsidRPr="0049177B">
        <w:t>x_iab</w:t>
      </w:r>
      <w:proofErr w:type="spellEnd"/>
      <w:r w:rsidRPr="0049177B">
        <w:t xml:space="preserve">) = ((y + </w:t>
      </w:r>
      <w:proofErr w:type="spellStart"/>
      <w:r w:rsidRPr="0049177B">
        <w:t>Δy</w:t>
      </w:r>
      <w:proofErr w:type="spellEnd"/>
      <w:r w:rsidRPr="0049177B">
        <w:t xml:space="preserve">) mod </w:t>
      </w:r>
      <w:proofErr w:type="spellStart"/>
      <w:r w:rsidRPr="0049177B">
        <w:t>x_iab</w:t>
      </w:r>
      <w:proofErr w:type="spellEnd"/>
      <w:r w:rsidRPr="0049177B">
        <w:t xml:space="preserve">) where </w:t>
      </w:r>
      <w:proofErr w:type="spellStart"/>
      <w:r w:rsidRPr="0049177B">
        <w:t>Δy</w:t>
      </w:r>
      <w:proofErr w:type="spellEnd"/>
      <w:r w:rsidRPr="0049177B">
        <w:t xml:space="preserve"> denotes a time offset in frames taking values in the range from 0 to </w:t>
      </w:r>
      <w:proofErr w:type="spellStart"/>
      <w:r w:rsidRPr="0049177B">
        <w:t>x_iab</w:t>
      </w:r>
      <w:proofErr w:type="spellEnd"/>
      <w:r w:rsidRPr="0049177B">
        <w:t xml:space="preserve"> – 1.</w:t>
      </w:r>
    </w:p>
    <w:p w:rsidR="0081412A" w:rsidRDefault="0081412A" w:rsidP="0081412A">
      <w:pPr>
        <w:rPr>
          <w:lang w:eastAsia="x-none"/>
        </w:rPr>
      </w:pPr>
    </w:p>
    <w:p w:rsidR="0081412A" w:rsidRPr="006D43A7" w:rsidRDefault="0081412A" w:rsidP="0081412A">
      <w:pPr>
        <w:rPr>
          <w:lang w:eastAsia="x-none"/>
        </w:rPr>
      </w:pPr>
      <w:r w:rsidRPr="006D43A7">
        <w:rPr>
          <w:highlight w:val="green"/>
          <w:lang w:eastAsia="x-none"/>
        </w:rPr>
        <w:t>Agreements</w:t>
      </w:r>
      <w:r w:rsidRPr="006D43A7">
        <w:rPr>
          <w:lang w:eastAsia="x-none"/>
        </w:rPr>
        <w:t>:</w:t>
      </w:r>
    </w:p>
    <w:p w:rsidR="0081412A" w:rsidRPr="006D43A7" w:rsidRDefault="0081412A" w:rsidP="0081412A">
      <w:pPr>
        <w:pStyle w:val="maintext"/>
        <w:ind w:firstLine="400"/>
      </w:pPr>
      <w:r w:rsidRPr="006D43A7">
        <w:t xml:space="preserve">The subframe (slot) number for a RO of a backhaul RACH configuration is identified by (Sn + </w:t>
      </w:r>
      <w:proofErr w:type="spellStart"/>
      <w:r w:rsidRPr="006D43A7">
        <w:t>Δs</w:t>
      </w:r>
      <w:proofErr w:type="spellEnd"/>
      <w:r w:rsidRPr="006D43A7">
        <w:t>,) mod L, where:</w:t>
      </w:r>
    </w:p>
    <w:p w:rsidR="0081412A" w:rsidRPr="006D43A7" w:rsidRDefault="0081412A" w:rsidP="0081412A">
      <w:pPr>
        <w:pStyle w:val="maintext"/>
        <w:numPr>
          <w:ilvl w:val="0"/>
          <w:numId w:val="22"/>
        </w:numPr>
        <w:ind w:firstLineChars="0"/>
        <w:rPr>
          <w:lang w:eastAsia="en-US"/>
        </w:rPr>
      </w:pPr>
      <w:r w:rsidRPr="006D43A7">
        <w:t>Sn is the subframe (slot) number of an existing RACH configuration,</w:t>
      </w:r>
    </w:p>
    <w:p w:rsidR="0081412A" w:rsidRPr="006D43A7" w:rsidRDefault="0081412A" w:rsidP="0081412A">
      <w:pPr>
        <w:pStyle w:val="maintext"/>
        <w:numPr>
          <w:ilvl w:val="0"/>
          <w:numId w:val="22"/>
        </w:numPr>
        <w:ind w:firstLineChars="0"/>
        <w:rPr>
          <w:lang w:eastAsia="en-US"/>
        </w:rPr>
      </w:pPr>
      <w:proofErr w:type="spellStart"/>
      <w:r w:rsidRPr="006D43A7">
        <w:t>Δs</w:t>
      </w:r>
      <w:proofErr w:type="spellEnd"/>
      <w:r w:rsidRPr="006D43A7">
        <w:t xml:space="preserve"> denotes a time offset in subframes (slots) taking values in the range from 0 to L – 1, where L is the number of subframes (slots) in a frame.</w:t>
      </w:r>
    </w:p>
    <w:p w:rsidR="0081412A" w:rsidRPr="006D43A7" w:rsidRDefault="0081412A" w:rsidP="0081412A">
      <w:pPr>
        <w:pStyle w:val="maintext"/>
        <w:ind w:firstLine="400"/>
      </w:pPr>
      <w:r w:rsidRPr="006D43A7">
        <w:t>NOTE: The usage of the terms subframe or slot is meant to align to the terminology used in the existing RACH configuration tables in TS 38.211, e.g. subframe in Tables 6.3.3.2-2 and 6.3.3.2-3, and slot in Table 6.3.3.2-4.</w:t>
      </w:r>
    </w:p>
    <w:p w:rsidR="0081412A" w:rsidRPr="00F41E2B" w:rsidRDefault="0081412A" w:rsidP="0081412A">
      <w:pPr>
        <w:rPr>
          <w:lang w:eastAsia="x-none"/>
        </w:rPr>
      </w:pPr>
      <w:r w:rsidRPr="00F41E2B">
        <w:rPr>
          <w:highlight w:val="green"/>
          <w:lang w:eastAsia="x-none"/>
        </w:rPr>
        <w:t>Agreements</w:t>
      </w:r>
      <w:r w:rsidRPr="00F41E2B">
        <w:rPr>
          <w:lang w:eastAsia="x-none"/>
        </w:rPr>
        <w:t>:</w:t>
      </w:r>
    </w:p>
    <w:p w:rsidR="0081412A" w:rsidRPr="00F41E2B" w:rsidRDefault="0081412A" w:rsidP="0081412A">
      <w:pPr>
        <w:pStyle w:val="maintext"/>
        <w:ind w:firstLine="400"/>
      </w:pPr>
      <w:r w:rsidRPr="00F41E2B">
        <w:t>The validity of ROs for backhaul RACH configurations is regulated by the rules defined in Rel-15 for existing RACH configurations.</w:t>
      </w:r>
    </w:p>
    <w:p w:rsidR="0081412A" w:rsidRPr="00F41E2B" w:rsidRDefault="0081412A" w:rsidP="0081412A">
      <w:pPr>
        <w:rPr>
          <w:lang w:eastAsia="x-none"/>
        </w:rPr>
      </w:pPr>
      <w:r w:rsidRPr="00F41E2B">
        <w:rPr>
          <w:highlight w:val="green"/>
          <w:lang w:eastAsia="x-none"/>
        </w:rPr>
        <w:t>Agreements</w:t>
      </w:r>
      <w:r w:rsidRPr="00F41E2B">
        <w:rPr>
          <w:lang w:eastAsia="x-none"/>
        </w:rPr>
        <w:t>:</w:t>
      </w:r>
    </w:p>
    <w:p w:rsidR="0081412A" w:rsidRPr="00F41E2B" w:rsidRDefault="0081412A" w:rsidP="0081412A">
      <w:pPr>
        <w:pStyle w:val="maintext"/>
        <w:ind w:firstLine="400"/>
      </w:pPr>
      <w:r w:rsidRPr="00F41E2B">
        <w:t xml:space="preserve">Partial overlap of ROs between RACH configurations used in two adjacent links (upstream towards the parent and downstream towards the children from an IAB node perspective) is allowed. </w:t>
      </w:r>
    </w:p>
    <w:p w:rsidR="00B648F8" w:rsidRDefault="00B648F8" w:rsidP="00826173"/>
    <w:p w:rsidR="00080A5B" w:rsidRDefault="00080A5B" w:rsidP="00782FF6">
      <w:pPr>
        <w:rPr>
          <w:rStyle w:val="Strong"/>
        </w:rPr>
      </w:pPr>
    </w:p>
    <w:p w:rsidR="00782FF6" w:rsidRPr="00E22A28" w:rsidRDefault="00782FF6" w:rsidP="00782FF6">
      <w:pPr>
        <w:rPr>
          <w:rStyle w:val="Strong"/>
        </w:rPr>
      </w:pPr>
      <w:r w:rsidRPr="00E22A28">
        <w:rPr>
          <w:rStyle w:val="Strong"/>
        </w:rPr>
        <w:lastRenderedPageBreak/>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F727D6">
        <w:t>7680</w:t>
      </w:r>
    </w:p>
    <w:p w:rsidR="00F727D6" w:rsidRPr="00B93152" w:rsidRDefault="00F727D6" w:rsidP="00F727D6">
      <w:pPr>
        <w:ind w:left="1440" w:hanging="1440"/>
      </w:pPr>
      <w:r w:rsidRPr="00B93152">
        <w:rPr>
          <w:highlight w:val="green"/>
        </w:rPr>
        <w:t>Agreements</w:t>
      </w:r>
      <w:r w:rsidRPr="00B93152">
        <w:t>:</w:t>
      </w:r>
    </w:p>
    <w:p w:rsidR="00F727D6" w:rsidRPr="00B93152" w:rsidRDefault="00F727D6" w:rsidP="00F727D6">
      <w:pPr>
        <w:pStyle w:val="maintext"/>
        <w:ind w:firstLine="400"/>
      </w:pPr>
      <w:r w:rsidRPr="00B93152">
        <w:t>The introduction of scaling factor for PRACH configuration period also scales the SSB-RACH association period and association pattern period accordingly.</w:t>
      </w:r>
    </w:p>
    <w:p w:rsidR="00F727D6" w:rsidRPr="00B93152" w:rsidRDefault="00F727D6" w:rsidP="00F727D6">
      <w:pPr>
        <w:pStyle w:val="maintext"/>
        <w:ind w:firstLine="400"/>
      </w:pPr>
      <w:r w:rsidRPr="00B93152">
        <w:t>Assuming the scaling factor to be λ, for IAB nodes table 8.1-1 of 38.213 gets modified to the following:</w:t>
      </w:r>
    </w:p>
    <w:p w:rsidR="00F727D6" w:rsidRPr="00B93152" w:rsidRDefault="00F727D6" w:rsidP="00F727D6">
      <w:pPr>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F727D6" w:rsidRPr="00B93152" w:rsidTr="003D4E8E">
        <w:tc>
          <w:tcPr>
            <w:tcW w:w="3865"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Association period</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10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 2, 4, 8, 16, 32, 64}</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20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 2, 4, 8, 16, 32}</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40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 2, 4, 8, 16}</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80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 2, 4, 8}</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160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 2, 4}</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320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 2}</w:t>
            </w:r>
          </w:p>
        </w:tc>
      </w:tr>
      <w:tr w:rsidR="00F727D6" w:rsidRPr="00B93152" w:rsidTr="003D4E8E">
        <w:tc>
          <w:tcPr>
            <w:tcW w:w="3865" w:type="dxa"/>
            <w:shd w:val="clear" w:color="auto" w:fill="auto"/>
          </w:tcPr>
          <w:p w:rsidR="00F727D6" w:rsidRPr="00251AD4" w:rsidRDefault="00F727D6" w:rsidP="003D4E8E">
            <w:pPr>
              <w:jc w:val="center"/>
              <w:rPr>
                <w:rFonts w:cs="Calibri"/>
              </w:rPr>
            </w:pPr>
            <w:r w:rsidRPr="00251AD4">
              <w:rPr>
                <w:rFonts w:cs="Calibri"/>
              </w:rPr>
              <w:t>640</w:t>
            </w:r>
          </w:p>
        </w:tc>
        <w:tc>
          <w:tcPr>
            <w:tcW w:w="3240" w:type="dxa"/>
            <w:shd w:val="clear" w:color="auto" w:fill="auto"/>
          </w:tcPr>
          <w:p w:rsidR="00F727D6" w:rsidRPr="00251AD4" w:rsidRDefault="00F727D6" w:rsidP="003D4E8E">
            <w:pPr>
              <w:pStyle w:val="ListParagraph"/>
              <w:ind w:left="800" w:firstLine="442"/>
              <w:jc w:val="center"/>
              <w:rPr>
                <w:rFonts w:cs="Calibri"/>
              </w:rPr>
            </w:pPr>
            <w:r w:rsidRPr="00251AD4">
              <w:rPr>
                <w:rFonts w:cs="Calibri"/>
              </w:rPr>
              <w:t>{1}</w:t>
            </w:r>
          </w:p>
        </w:tc>
      </w:tr>
    </w:tbl>
    <w:p w:rsidR="00F727D6" w:rsidRPr="00B93152" w:rsidRDefault="00F727D6" w:rsidP="00F727D6">
      <w:pPr>
        <w:pStyle w:val="ListParagraph"/>
        <w:ind w:left="800" w:firstLine="442"/>
        <w:rPr>
          <w:rFonts w:cs="Calibri"/>
        </w:rPr>
      </w:pPr>
    </w:p>
    <w:p w:rsidR="00F727D6" w:rsidRPr="00B93152" w:rsidRDefault="00F727D6" w:rsidP="00F727D6">
      <w:pPr>
        <w:pStyle w:val="maintext"/>
        <w:ind w:firstLine="400"/>
        <w:rPr>
          <w:lang w:eastAsia="en-US"/>
        </w:rPr>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F727D6" w:rsidRPr="00EF6C5C" w:rsidRDefault="00F727D6" w:rsidP="00F727D6">
      <w:pPr>
        <w:ind w:left="1440" w:hanging="1440"/>
      </w:pPr>
      <w:r w:rsidRPr="00EF6C5C">
        <w:rPr>
          <w:highlight w:val="green"/>
        </w:rPr>
        <w:t>Agreements</w:t>
      </w:r>
      <w:r w:rsidRPr="00EF6C5C">
        <w:t>:</w:t>
      </w:r>
    </w:p>
    <w:p w:rsidR="00F727D6" w:rsidRPr="00EF6C5C" w:rsidRDefault="00F727D6" w:rsidP="00F727D6">
      <w:pPr>
        <w:pStyle w:val="maintext"/>
        <w:ind w:firstLine="400"/>
      </w:pPr>
      <w:r w:rsidRPr="00EF6C5C">
        <w:t xml:space="preserve">The </w:t>
      </w:r>
      <w:proofErr w:type="spellStart"/>
      <w:r w:rsidRPr="00EF6C5C">
        <w:t>signaling</w:t>
      </w:r>
      <w:proofErr w:type="spellEnd"/>
      <w:r w:rsidRPr="00EF6C5C">
        <w:t xml:space="preserve"> design for the IAB specific backhaul RACH configurations is up to RAN2.</w:t>
      </w:r>
    </w:p>
    <w:p w:rsidR="00F727D6" w:rsidRPr="00EF6C5C" w:rsidRDefault="00F727D6" w:rsidP="00F727D6">
      <w:pPr>
        <w:pStyle w:val="maintext"/>
        <w:ind w:firstLine="400"/>
      </w:pPr>
      <w:r w:rsidRPr="00EF6C5C">
        <w:t>RAN1 has the following recommendations:</w:t>
      </w:r>
    </w:p>
    <w:p w:rsidR="00F727D6" w:rsidRPr="00EF6C5C" w:rsidRDefault="00F727D6" w:rsidP="00F727D6">
      <w:pPr>
        <w:pStyle w:val="maintext"/>
        <w:numPr>
          <w:ilvl w:val="0"/>
          <w:numId w:val="28"/>
        </w:numPr>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rsidR="00F727D6" w:rsidRPr="00EF6C5C" w:rsidRDefault="00F727D6" w:rsidP="00F727D6">
      <w:pPr>
        <w:pStyle w:val="maintext"/>
        <w:numPr>
          <w:ilvl w:val="1"/>
          <w:numId w:val="28"/>
        </w:numPr>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rsidR="00F727D6" w:rsidRPr="00EF6C5C" w:rsidRDefault="00F727D6" w:rsidP="00F727D6">
      <w:pPr>
        <w:pStyle w:val="maintext"/>
        <w:numPr>
          <w:ilvl w:val="0"/>
          <w:numId w:val="28"/>
        </w:numPr>
        <w:ind w:firstLineChars="0"/>
        <w:rPr>
          <w:lang w:eastAsia="en-US"/>
        </w:rPr>
      </w:pPr>
      <w:r w:rsidRPr="00EF6C5C">
        <w:t>Capability to configure IAB specific backhaul RACH configurations need to be provided for both CBRA &amp; CFRA.</w:t>
      </w:r>
    </w:p>
    <w:p w:rsidR="00782FF6" w:rsidRPr="00782FF6" w:rsidRDefault="00782FF6" w:rsidP="00782FF6"/>
    <w:p w:rsidR="00A42E2B" w:rsidRPr="00E22A28" w:rsidRDefault="00A42E2B" w:rsidP="00A42E2B">
      <w:pPr>
        <w:rPr>
          <w:rStyle w:val="Strong"/>
        </w:rPr>
      </w:pPr>
      <w:r w:rsidRPr="00E22A28">
        <w:rPr>
          <w:rStyle w:val="Strong"/>
        </w:rPr>
        <w:t>RAN1 #</w:t>
      </w:r>
      <w:r>
        <w:rPr>
          <w:rStyle w:val="Strong"/>
        </w:rPr>
        <w:t>98 (Prague, August 2019)</w:t>
      </w:r>
      <w:r w:rsidR="00125192">
        <w:rPr>
          <w:rStyle w:val="Strong"/>
        </w:rPr>
        <w:t xml:space="preserve"> [</w:t>
      </w:r>
      <w:r w:rsidR="00290A98">
        <w:rPr>
          <w:rStyle w:val="Strong"/>
        </w:rPr>
        <w:t>6</w:t>
      </w:r>
      <w:r w:rsidR="00125192">
        <w:rPr>
          <w:rStyle w:val="Strong"/>
        </w:rPr>
        <w:t>]</w:t>
      </w:r>
    </w:p>
    <w:p w:rsidR="00A42E2B" w:rsidRDefault="00A42E2B" w:rsidP="00A42E2B">
      <w:r>
        <w:t>Feature Lead summary R1-190</w:t>
      </w:r>
      <w:r w:rsidR="00F72E86">
        <w:t>9526</w:t>
      </w:r>
    </w:p>
    <w:p w:rsidR="00F72E86" w:rsidRPr="009F5032" w:rsidRDefault="00F72E86" w:rsidP="00F72E86">
      <w:pPr>
        <w:rPr>
          <w:lang w:eastAsia="x-none"/>
        </w:rPr>
      </w:pPr>
      <w:r w:rsidRPr="009F5032">
        <w:rPr>
          <w:highlight w:val="green"/>
          <w:lang w:eastAsia="x-none"/>
        </w:rPr>
        <w:t>Agreements</w:t>
      </w:r>
      <w:r w:rsidRPr="009F5032">
        <w:rPr>
          <w:lang w:eastAsia="x-none"/>
        </w:rPr>
        <w:t>:</w:t>
      </w:r>
    </w:p>
    <w:p w:rsidR="00782FF6" w:rsidRDefault="00F72E86" w:rsidP="00826173">
      <w:pPr>
        <w:rPr>
          <w:b/>
        </w:rPr>
      </w:pPr>
      <w:r w:rsidRPr="009F5032">
        <w:t xml:space="preserve">IAB-specific backhaul RACH configurations are also available for </w:t>
      </w:r>
      <w:proofErr w:type="spellStart"/>
      <w:r w:rsidRPr="009F5032">
        <w:t>intial</w:t>
      </w:r>
      <w:proofErr w:type="spellEnd"/>
      <w:r w:rsidRPr="009F5032">
        <w:t xml:space="preserve"> access of IAB nodes.</w:t>
      </w:r>
    </w:p>
    <w:p w:rsidR="00400083" w:rsidRDefault="00400083" w:rsidP="00826173">
      <w:pPr>
        <w:rPr>
          <w:b/>
        </w:rPr>
      </w:pPr>
    </w:p>
    <w:p w:rsidR="00080A5B" w:rsidRPr="00400083" w:rsidRDefault="00080A5B" w:rsidP="00826173">
      <w:pPr>
        <w:rPr>
          <w:b/>
        </w:rPr>
      </w:pPr>
    </w:p>
    <w:p w:rsidR="003A36CE" w:rsidRDefault="003427E9" w:rsidP="003A36CE">
      <w:pPr>
        <w:pStyle w:val="Heading3"/>
      </w:pPr>
      <w:r w:rsidRPr="003427E9">
        <w:lastRenderedPageBreak/>
        <w:t>Mechanisms for resource multiplexing among backhaul and access links</w:t>
      </w:r>
    </w:p>
    <w:p w:rsidR="00B648F8" w:rsidRPr="00E22A28" w:rsidRDefault="00B648F8" w:rsidP="00B648F8">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B648F8" w:rsidRPr="00826173" w:rsidRDefault="00B648F8" w:rsidP="00B648F8">
      <w:pPr>
        <w:rPr>
          <w:rStyle w:val="Strong"/>
          <w:b w:val="0"/>
          <w:bCs w:val="0"/>
        </w:rPr>
      </w:pPr>
      <w:r>
        <w:t>Feature Lead summary R1-190</w:t>
      </w:r>
      <w:r w:rsidR="00845E79">
        <w:t>1455</w:t>
      </w:r>
    </w:p>
    <w:p w:rsidR="00845E79" w:rsidRDefault="00845E79" w:rsidP="00845E79">
      <w:pPr>
        <w:rPr>
          <w:lang w:eastAsia="x-none"/>
        </w:rPr>
      </w:pPr>
      <w:r>
        <w:rPr>
          <w:highlight w:val="green"/>
          <w:lang w:eastAsia="x-none"/>
        </w:rPr>
        <w:t>Agreements</w:t>
      </w:r>
      <w:r>
        <w:rPr>
          <w:lang w:eastAsia="x-none"/>
        </w:rPr>
        <w:t>:</w:t>
      </w:r>
    </w:p>
    <w:p w:rsidR="00845E79" w:rsidRDefault="00845E79" w:rsidP="00845E79">
      <w:r>
        <w:t xml:space="preserve">At least existing resource definitions (D/U/F) and semi-static and dynamic </w:t>
      </w:r>
      <w:proofErr w:type="spellStart"/>
      <w:r>
        <w:t>signaling</w:t>
      </w:r>
      <w:proofErr w:type="spellEnd"/>
      <w:r>
        <w:t xml:space="preserve"> methods defined in Rel-15 for access UEs are reused for configuration and indication of MT resources to be used by the backhaul link between the IAB node and its parent.</w:t>
      </w:r>
    </w:p>
    <w:p w:rsidR="00845E79" w:rsidRDefault="00845E79" w:rsidP="00845E79">
      <w:pPr>
        <w:numPr>
          <w:ilvl w:val="0"/>
          <w:numId w:val="13"/>
        </w:numPr>
        <w:overflowPunct/>
        <w:autoSpaceDE/>
        <w:autoSpaceDN/>
        <w:adjustRightInd/>
        <w:spacing w:before="60" w:after="120"/>
        <w:jc w:val="both"/>
        <w:textAlignment w:val="auto"/>
      </w:pPr>
      <w:r>
        <w:t>FFS details</w:t>
      </w:r>
    </w:p>
    <w:p w:rsidR="00845E79" w:rsidRDefault="00845E79" w:rsidP="00845E79">
      <w:pPr>
        <w:rPr>
          <w:szCs w:val="24"/>
          <w:lang w:eastAsia="x-none"/>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IAB-node/IAB-donor DU resources are provided by a semi-static configuration which is provided separately from the MT resource indication</w:t>
      </w:r>
    </w:p>
    <w:p w:rsidR="00845E79" w:rsidRDefault="00845E79" w:rsidP="00845E79">
      <w:pPr>
        <w:numPr>
          <w:ilvl w:val="0"/>
          <w:numId w:val="13"/>
        </w:numPr>
        <w:overflowPunct/>
        <w:autoSpaceDE/>
        <w:autoSpaceDN/>
        <w:adjustRightInd/>
        <w:spacing w:before="60" w:after="120"/>
        <w:jc w:val="both"/>
        <w:textAlignment w:val="auto"/>
      </w:pPr>
      <w:r>
        <w:t xml:space="preserve">FFS: whether the configuration is per-link or per-DU </w:t>
      </w:r>
    </w:p>
    <w:p w:rsidR="00845E79" w:rsidRDefault="00845E79" w:rsidP="00845E79">
      <w:pPr>
        <w:numPr>
          <w:ilvl w:val="0"/>
          <w:numId w:val="13"/>
        </w:numPr>
        <w:overflowPunct/>
        <w:autoSpaceDE/>
        <w:autoSpaceDN/>
        <w:adjustRightInd/>
        <w:spacing w:before="60" w:after="120"/>
        <w:jc w:val="both"/>
        <w:textAlignment w:val="auto"/>
      </w:pPr>
      <w:r>
        <w:t>FFS: details for the configuration</w:t>
      </w:r>
    </w:p>
    <w:p w:rsidR="00845E79" w:rsidRDefault="00845E79" w:rsidP="00845E79">
      <w:pPr>
        <w:rPr>
          <w:szCs w:val="24"/>
          <w:lang w:eastAsia="x-none"/>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Support indication of the dynamic availability of soft resources at an IAB node from a parent</w:t>
      </w:r>
    </w:p>
    <w:p w:rsidR="00B648F8" w:rsidRPr="00845E79" w:rsidRDefault="00845E79" w:rsidP="00B648F8">
      <w:pPr>
        <w:numPr>
          <w:ilvl w:val="0"/>
          <w:numId w:val="14"/>
        </w:numPr>
        <w:overflowPunct/>
        <w:autoSpaceDE/>
        <w:autoSpaceDN/>
        <w:adjustRightInd/>
        <w:spacing w:after="0"/>
        <w:textAlignment w:val="auto"/>
        <w:rPr>
          <w:rStyle w:val="Strong"/>
          <w:b w:val="0"/>
          <w:bCs w:val="0"/>
        </w:rPr>
      </w:pPr>
      <w:r>
        <w:t>FFS details, including explicit vs. implicit indication</w:t>
      </w:r>
    </w:p>
    <w:p w:rsidR="00B648F8" w:rsidRDefault="00B648F8" w:rsidP="00B648F8">
      <w:pPr>
        <w:rPr>
          <w:rStyle w:val="Strong"/>
        </w:rPr>
      </w:pPr>
    </w:p>
    <w:p w:rsidR="00B648F8" w:rsidRPr="00E22A28" w:rsidRDefault="00B648F8" w:rsidP="00B648F8">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3A36CE" w:rsidRDefault="00B648F8" w:rsidP="00B648F8">
      <w:r>
        <w:t>Feature Lead summary R1-1903582</w:t>
      </w: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B648F8" w:rsidRPr="0008700C" w:rsidRDefault="00B648F8" w:rsidP="00B648F8">
      <w:pPr>
        <w:rPr>
          <w:highlight w:val="green"/>
          <w:lang w:eastAsia="x-none"/>
        </w:rPr>
      </w:pPr>
      <w:r w:rsidRPr="0008700C">
        <w:rPr>
          <w:highlight w:val="green"/>
          <w:lang w:eastAsia="x-none"/>
        </w:rPr>
        <w:lastRenderedPageBreak/>
        <w:t>Agreements:</w:t>
      </w:r>
    </w:p>
    <w:p w:rsidR="00B648F8" w:rsidRPr="009579B5" w:rsidRDefault="00B648F8" w:rsidP="00B648F8">
      <w:pPr>
        <w:numPr>
          <w:ilvl w:val="0"/>
          <w:numId w:val="7"/>
        </w:numPr>
        <w:overflowPunct/>
        <w:autoSpaceDE/>
        <w:autoSpaceDN/>
        <w:adjustRightInd/>
        <w:spacing w:before="60" w:after="120"/>
        <w:jc w:val="both"/>
        <w:textAlignment w:val="auto"/>
      </w:pPr>
      <w:r w:rsidRPr="009579B5">
        <w:t xml:space="preserve">If </w:t>
      </w:r>
      <w:r>
        <w:t xml:space="preserve">a </w:t>
      </w:r>
      <w:r w:rsidRPr="009579B5">
        <w:t xml:space="preserve">resource is configured as not available, the DU cannot assume it can use the resource </w:t>
      </w:r>
    </w:p>
    <w:p w:rsidR="00B648F8" w:rsidRPr="009579B5" w:rsidRDefault="00B648F8" w:rsidP="00B648F8">
      <w:pPr>
        <w:numPr>
          <w:ilvl w:val="0"/>
          <w:numId w:val="7"/>
        </w:numPr>
        <w:overflowPunct/>
        <w:autoSpaceDE/>
        <w:autoSpaceDN/>
        <w:adjustRightInd/>
        <w:spacing w:before="60" w:after="120"/>
        <w:jc w:val="both"/>
        <w:textAlignment w:val="auto"/>
      </w:pPr>
      <w:r w:rsidRPr="009579B5">
        <w:t xml:space="preserve">In case of hard DU resources, the DU can assume it can use the resource regardless of the MT’s configuration </w:t>
      </w:r>
    </w:p>
    <w:p w:rsidR="00B648F8" w:rsidRPr="009579B5" w:rsidRDefault="00B648F8" w:rsidP="00B648F8">
      <w:pPr>
        <w:numPr>
          <w:ilvl w:val="1"/>
          <w:numId w:val="7"/>
        </w:numPr>
        <w:overflowPunct/>
        <w:autoSpaceDE/>
        <w:autoSpaceDN/>
        <w:adjustRightInd/>
        <w:spacing w:before="60" w:after="120"/>
        <w:jc w:val="both"/>
        <w:textAlignment w:val="auto"/>
      </w:pPr>
      <w:r w:rsidRPr="009579B5">
        <w:t xml:space="preserve">FFS: Exception cases for specific signals/channels to be transmitted or received by the MT in the same resource (e.g. SS/PBCH blocks, SI reception, RACH) </w:t>
      </w:r>
    </w:p>
    <w:p w:rsidR="00B648F8" w:rsidRPr="009579B5" w:rsidRDefault="00B648F8" w:rsidP="00B648F8">
      <w:pPr>
        <w:numPr>
          <w:ilvl w:val="0"/>
          <w:numId w:val="7"/>
        </w:numPr>
        <w:overflowPunct/>
        <w:autoSpaceDE/>
        <w:autoSpaceDN/>
        <w:adjustRightInd/>
        <w:spacing w:before="60" w:after="120"/>
        <w:jc w:val="both"/>
        <w:textAlignment w:val="auto"/>
      </w:pPr>
      <w:r w:rsidRPr="009579B5">
        <w:t xml:space="preserve">In case of soft DU resources: </w:t>
      </w:r>
    </w:p>
    <w:p w:rsidR="00B648F8" w:rsidRPr="009579B5" w:rsidRDefault="00B648F8" w:rsidP="00B648F8">
      <w:pPr>
        <w:numPr>
          <w:ilvl w:val="1"/>
          <w:numId w:val="7"/>
        </w:numPr>
        <w:overflowPunct/>
        <w:autoSpaceDE/>
        <w:autoSpaceDN/>
        <w:adjustRightInd/>
        <w:spacing w:before="60" w:after="120"/>
        <w:jc w:val="both"/>
        <w:textAlignment w:val="auto"/>
      </w:pPr>
      <w:r w:rsidRPr="009579B5">
        <w:t>If the soft resource is indicated as available, the DU can assume it can use the resource</w:t>
      </w:r>
    </w:p>
    <w:p w:rsidR="00B648F8" w:rsidRPr="009579B5" w:rsidRDefault="00B648F8" w:rsidP="00B648F8">
      <w:pPr>
        <w:numPr>
          <w:ilvl w:val="1"/>
          <w:numId w:val="7"/>
        </w:numPr>
        <w:overflowPunct/>
        <w:autoSpaceDE/>
        <w:autoSpaceDN/>
        <w:adjustRightInd/>
        <w:spacing w:before="60" w:after="120"/>
        <w:jc w:val="both"/>
        <w:textAlignment w:val="auto"/>
      </w:pPr>
      <w:r w:rsidRPr="009579B5">
        <w:t xml:space="preserve">If the soft resource is </w:t>
      </w:r>
      <w:r w:rsidRPr="00D16043">
        <w:t xml:space="preserve">not </w:t>
      </w:r>
      <w:r w:rsidRPr="009579B5">
        <w:t xml:space="preserve">indicated as available, the DU cannot assume it can use the resource </w:t>
      </w:r>
    </w:p>
    <w:p w:rsidR="00B648F8" w:rsidRPr="009579B5" w:rsidRDefault="00B648F8" w:rsidP="00B648F8">
      <w:pPr>
        <w:numPr>
          <w:ilvl w:val="1"/>
          <w:numId w:val="7"/>
        </w:numPr>
        <w:overflowPunct/>
        <w:autoSpaceDE/>
        <w:autoSpaceDN/>
        <w:adjustRightInd/>
        <w:spacing w:before="60" w:after="120"/>
        <w:jc w:val="both"/>
        <w:textAlignment w:val="auto"/>
      </w:pPr>
      <w:r w:rsidRPr="009579B5">
        <w:t xml:space="preserve">The use of soft resources at least corresponds to transmission/reception of specific signals and channels (e.g. PDSCH/PUSCH) at the DU </w:t>
      </w:r>
    </w:p>
    <w:p w:rsidR="00B648F8" w:rsidRDefault="00B648F8" w:rsidP="00B648F8">
      <w:pPr>
        <w:numPr>
          <w:ilvl w:val="2"/>
          <w:numId w:val="7"/>
        </w:numPr>
        <w:overflowPunct/>
        <w:autoSpaceDE/>
        <w:autoSpaceDN/>
        <w:adjustRightInd/>
        <w:spacing w:before="60" w:after="120"/>
        <w:jc w:val="both"/>
        <w:textAlignment w:val="auto"/>
      </w:pPr>
      <w:r w:rsidRPr="009579B5">
        <w:t>FFS the use of soft resources in case of cell-specific (e.g. SS/PBCH blocks, SI reception, RACH) signals and channels to be potentially transmitted/received at the DU</w:t>
      </w:r>
    </w:p>
    <w:p w:rsidR="00B648F8" w:rsidRPr="00364B5C" w:rsidRDefault="00B648F8" w:rsidP="00B648F8">
      <w:pPr>
        <w:numPr>
          <w:ilvl w:val="1"/>
          <w:numId w:val="7"/>
        </w:numPr>
        <w:overflowPunct/>
        <w:autoSpaceDE/>
        <w:autoSpaceDN/>
        <w:adjustRightInd/>
        <w:spacing w:before="60" w:after="120"/>
        <w:jc w:val="both"/>
        <w:textAlignment w:val="auto"/>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B648F8" w:rsidRPr="00364B5C" w:rsidRDefault="00B648F8" w:rsidP="00B648F8">
      <w:pPr>
        <w:numPr>
          <w:ilvl w:val="2"/>
          <w:numId w:val="7"/>
        </w:numPr>
        <w:overflowPunct/>
        <w:autoSpaceDE/>
        <w:autoSpaceDN/>
        <w:adjustRightInd/>
        <w:spacing w:before="60" w:after="120"/>
        <w:jc w:val="both"/>
        <w:textAlignment w:val="auto"/>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B648F8" w:rsidRPr="00364B5C" w:rsidRDefault="00B648F8" w:rsidP="00B648F8">
      <w:pPr>
        <w:numPr>
          <w:ilvl w:val="3"/>
          <w:numId w:val="7"/>
        </w:numPr>
        <w:overflowPunct/>
        <w:autoSpaceDE/>
        <w:autoSpaceDN/>
        <w:adjustRightInd/>
        <w:spacing w:before="60" w:after="120"/>
        <w:jc w:val="both"/>
        <w:textAlignment w:val="auto"/>
      </w:pPr>
      <w:r w:rsidRPr="009F71E6">
        <w:t>the lack of uplink scheduling grant at the MT</w:t>
      </w:r>
    </w:p>
    <w:p w:rsidR="00B648F8" w:rsidRPr="00364B5C" w:rsidRDefault="00B648F8" w:rsidP="00B648F8">
      <w:pPr>
        <w:numPr>
          <w:ilvl w:val="3"/>
          <w:numId w:val="7"/>
        </w:numPr>
        <w:overflowPunct/>
        <w:autoSpaceDE/>
        <w:autoSpaceDN/>
        <w:adjustRightInd/>
        <w:spacing w:before="60" w:after="120"/>
        <w:jc w:val="both"/>
        <w:textAlignment w:val="auto"/>
      </w:pPr>
      <w:r w:rsidRPr="009F71E6">
        <w:t>no data available for MT transmission</w:t>
      </w:r>
    </w:p>
    <w:p w:rsidR="00B648F8" w:rsidRPr="00364B5C" w:rsidRDefault="00B648F8" w:rsidP="00B648F8">
      <w:pPr>
        <w:numPr>
          <w:ilvl w:val="3"/>
          <w:numId w:val="7"/>
        </w:numPr>
        <w:overflowPunct/>
        <w:autoSpaceDE/>
        <w:autoSpaceDN/>
        <w:adjustRightInd/>
        <w:spacing w:before="60" w:after="120"/>
        <w:jc w:val="both"/>
        <w:textAlignment w:val="auto"/>
      </w:pPr>
      <w:r w:rsidRPr="009F71E6">
        <w:t xml:space="preserve">the configured MT search space, </w:t>
      </w:r>
    </w:p>
    <w:p w:rsidR="00B648F8" w:rsidRDefault="00B648F8" w:rsidP="00B648F8">
      <w:pPr>
        <w:numPr>
          <w:ilvl w:val="3"/>
          <w:numId w:val="7"/>
        </w:numPr>
        <w:overflowPunct/>
        <w:autoSpaceDE/>
        <w:autoSpaceDN/>
        <w:adjustRightInd/>
        <w:spacing w:before="60" w:after="120"/>
        <w:jc w:val="both"/>
        <w:textAlignment w:val="auto"/>
      </w:pPr>
      <w:r w:rsidRPr="009F71E6">
        <w:t>configured RS measurement occasions (e.g. SSB/CSI-RS)</w:t>
      </w:r>
    </w:p>
    <w:p w:rsidR="00B648F8" w:rsidRPr="00364B5C" w:rsidRDefault="00B648F8" w:rsidP="00B648F8">
      <w:pPr>
        <w:numPr>
          <w:ilvl w:val="3"/>
          <w:numId w:val="7"/>
        </w:numPr>
        <w:overflowPunct/>
        <w:autoSpaceDE/>
        <w:autoSpaceDN/>
        <w:adjustRightInd/>
        <w:spacing w:before="60" w:after="120"/>
        <w:jc w:val="both"/>
        <w:textAlignment w:val="auto"/>
      </w:pPr>
      <w:r>
        <w:t>FFS: consider whether the parent should be able to always be aware of/control the outcome of implicit indications at child nodes</w:t>
      </w:r>
    </w:p>
    <w:p w:rsidR="00B648F8" w:rsidRPr="00364B5C" w:rsidRDefault="00B648F8" w:rsidP="00B648F8">
      <w:pPr>
        <w:numPr>
          <w:ilvl w:val="2"/>
          <w:numId w:val="7"/>
        </w:numPr>
        <w:overflowPunct/>
        <w:autoSpaceDE/>
        <w:autoSpaceDN/>
        <w:adjustRightInd/>
        <w:spacing w:before="60" w:after="120"/>
        <w:jc w:val="both"/>
        <w:textAlignment w:val="auto"/>
      </w:pPr>
      <w:r w:rsidRPr="009F71E6">
        <w:t>Explicit indication</w:t>
      </w:r>
      <w:r>
        <w:t xml:space="preserve"> that a resource is available</w:t>
      </w:r>
      <w:r w:rsidRPr="009F71E6">
        <w:t xml:space="preserve"> is based on DCI indication. The following options can be considered:</w:t>
      </w:r>
    </w:p>
    <w:p w:rsidR="00B648F8" w:rsidRPr="00364B5C" w:rsidRDefault="00B648F8" w:rsidP="00B648F8">
      <w:pPr>
        <w:numPr>
          <w:ilvl w:val="3"/>
          <w:numId w:val="7"/>
        </w:numPr>
        <w:overflowPunct/>
        <w:autoSpaceDE/>
        <w:autoSpaceDN/>
        <w:adjustRightInd/>
        <w:spacing w:before="60" w:after="120"/>
        <w:jc w:val="both"/>
        <w:textAlignment w:val="auto"/>
      </w:pPr>
      <w:r w:rsidRPr="009F71E6">
        <w:t xml:space="preserve">SFI-like indication via DCI Format 2_0 </w:t>
      </w:r>
    </w:p>
    <w:p w:rsidR="00B648F8" w:rsidRPr="00364B5C" w:rsidRDefault="00B648F8" w:rsidP="00B648F8">
      <w:pPr>
        <w:numPr>
          <w:ilvl w:val="3"/>
          <w:numId w:val="7"/>
        </w:numPr>
        <w:overflowPunct/>
        <w:autoSpaceDE/>
        <w:autoSpaceDN/>
        <w:adjustRightInd/>
        <w:spacing w:before="60" w:after="120"/>
        <w:jc w:val="both"/>
        <w:textAlignment w:val="auto"/>
      </w:pPr>
      <w:r w:rsidRPr="009F71E6">
        <w:t>Use of 2 SFI indications (e.g. based on multi-slot scheduling mechanism)</w:t>
      </w:r>
    </w:p>
    <w:p w:rsidR="00B648F8" w:rsidRPr="00364B5C" w:rsidRDefault="00B648F8" w:rsidP="00B648F8">
      <w:pPr>
        <w:numPr>
          <w:ilvl w:val="3"/>
          <w:numId w:val="7"/>
        </w:numPr>
        <w:overflowPunct/>
        <w:autoSpaceDE/>
        <w:autoSpaceDN/>
        <w:adjustRightInd/>
        <w:spacing w:before="60" w:after="120"/>
        <w:jc w:val="both"/>
        <w:textAlignment w:val="auto"/>
      </w:pPr>
      <w:r w:rsidRPr="009F71E6">
        <w:t>Define a new DCI format</w:t>
      </w:r>
    </w:p>
    <w:p w:rsidR="00B648F8" w:rsidRDefault="00B648F8" w:rsidP="00B648F8">
      <w:pPr>
        <w:numPr>
          <w:ilvl w:val="3"/>
          <w:numId w:val="7"/>
        </w:numPr>
        <w:overflowPunct/>
        <w:autoSpaceDE/>
        <w:autoSpaceDN/>
        <w:adjustRightInd/>
        <w:spacing w:before="60" w:after="120"/>
        <w:jc w:val="both"/>
        <w:textAlignment w:val="auto"/>
      </w:pPr>
      <w:r w:rsidRPr="009F71E6">
        <w:t>Other options are not precluded</w:t>
      </w:r>
    </w:p>
    <w:p w:rsidR="00B648F8" w:rsidRPr="00364B5C" w:rsidRDefault="00B648F8" w:rsidP="00B648F8">
      <w:pPr>
        <w:numPr>
          <w:ilvl w:val="3"/>
          <w:numId w:val="7"/>
        </w:numPr>
        <w:overflowPunct/>
        <w:autoSpaceDE/>
        <w:autoSpaceDN/>
        <w:adjustRightInd/>
        <w:spacing w:before="60" w:after="120"/>
        <w:jc w:val="both"/>
        <w:textAlignment w:val="auto"/>
      </w:pPr>
      <w:r>
        <w:t>FFS: whether an explicit indication that a resource is available always has priority over any implicit determination of the availability of a resource</w:t>
      </w:r>
    </w:p>
    <w:p w:rsidR="00B648F8" w:rsidRDefault="00B648F8" w:rsidP="00B648F8">
      <w:pPr>
        <w:numPr>
          <w:ilvl w:val="1"/>
          <w:numId w:val="7"/>
        </w:numPr>
        <w:overflowPunct/>
        <w:autoSpaceDE/>
        <w:autoSpaceDN/>
        <w:adjustRightInd/>
        <w:spacing w:before="60" w:after="120"/>
        <w:jc w:val="both"/>
        <w:textAlignment w:val="auto"/>
      </w:pPr>
      <w:r w:rsidRPr="009F71E6">
        <w:t>Further consider factors impacting the usage of soft resources at a child DU, including:</w:t>
      </w:r>
    </w:p>
    <w:p w:rsidR="00B648F8" w:rsidRDefault="00B648F8" w:rsidP="00B648F8">
      <w:pPr>
        <w:numPr>
          <w:ilvl w:val="2"/>
          <w:numId w:val="7"/>
        </w:numPr>
        <w:overflowPunct/>
        <w:autoSpaceDE/>
        <w:autoSpaceDN/>
        <w:adjustRightInd/>
        <w:spacing w:before="60" w:after="120"/>
        <w:jc w:val="both"/>
        <w:textAlignment w:val="auto"/>
      </w:pPr>
      <w:r w:rsidRPr="00364B5C">
        <w:t>MT’s decoding delay</w:t>
      </w:r>
    </w:p>
    <w:p w:rsidR="00B648F8" w:rsidRDefault="00B648F8" w:rsidP="00B648F8">
      <w:pPr>
        <w:numPr>
          <w:ilvl w:val="2"/>
          <w:numId w:val="7"/>
        </w:numPr>
        <w:overflowPunct/>
        <w:autoSpaceDE/>
        <w:autoSpaceDN/>
        <w:adjustRightInd/>
        <w:spacing w:before="60" w:after="120"/>
        <w:jc w:val="both"/>
        <w:textAlignment w:val="auto"/>
      </w:pPr>
      <w:r w:rsidRPr="00364B5C">
        <w:t>Information exchange delay between MT and DU</w:t>
      </w:r>
    </w:p>
    <w:p w:rsidR="00B648F8" w:rsidRDefault="00B648F8" w:rsidP="00B648F8">
      <w:pPr>
        <w:numPr>
          <w:ilvl w:val="2"/>
          <w:numId w:val="7"/>
        </w:numPr>
        <w:overflowPunct/>
        <w:autoSpaceDE/>
        <w:autoSpaceDN/>
        <w:adjustRightInd/>
        <w:spacing w:before="60" w:after="120"/>
        <w:jc w:val="both"/>
        <w:textAlignment w:val="auto"/>
      </w:pPr>
      <w:r w:rsidRPr="00364B5C">
        <w:t>DU’s PDSCH preparation time</w:t>
      </w:r>
    </w:p>
    <w:p w:rsidR="00B648F8" w:rsidRDefault="00B648F8" w:rsidP="00B648F8">
      <w:pPr>
        <w:numPr>
          <w:ilvl w:val="2"/>
          <w:numId w:val="7"/>
        </w:numPr>
        <w:overflowPunct/>
        <w:autoSpaceDE/>
        <w:autoSpaceDN/>
        <w:adjustRightInd/>
        <w:spacing w:before="60" w:after="120"/>
        <w:jc w:val="both"/>
        <w:textAlignment w:val="auto"/>
      </w:pPr>
      <w:r w:rsidRPr="00364B5C">
        <w:t>UE PUSCH preparation time</w:t>
      </w:r>
    </w:p>
    <w:p w:rsidR="00B648F8" w:rsidRDefault="00B648F8" w:rsidP="00B648F8">
      <w:pPr>
        <w:numPr>
          <w:ilvl w:val="2"/>
          <w:numId w:val="7"/>
        </w:numPr>
        <w:overflowPunct/>
        <w:autoSpaceDE/>
        <w:autoSpaceDN/>
        <w:adjustRightInd/>
        <w:spacing w:before="60" w:after="120"/>
        <w:jc w:val="both"/>
        <w:textAlignment w:val="auto"/>
      </w:pPr>
      <w:r w:rsidRPr="00364B5C">
        <w:t>Accumulated delay across hops</w:t>
      </w:r>
    </w:p>
    <w:p w:rsidR="00B648F8" w:rsidRDefault="00B648F8" w:rsidP="00B648F8">
      <w:pPr>
        <w:rPr>
          <w:lang w:eastAsia="x-none"/>
        </w:rPr>
      </w:pPr>
    </w:p>
    <w:p w:rsidR="00B648F8" w:rsidRPr="00CA3562" w:rsidRDefault="00B648F8" w:rsidP="00B648F8">
      <w:pPr>
        <w:rPr>
          <w:lang w:eastAsia="x-none"/>
        </w:rPr>
      </w:pPr>
      <w:r w:rsidRPr="00CA3562">
        <w:rPr>
          <w:highlight w:val="green"/>
          <w:lang w:eastAsia="x-none"/>
        </w:rPr>
        <w:lastRenderedPageBreak/>
        <w:t>Agreements</w:t>
      </w:r>
      <w:r w:rsidRPr="00CA3562">
        <w:rPr>
          <w:lang w:eastAsia="x-none"/>
        </w:rPr>
        <w:t>:</w:t>
      </w:r>
    </w:p>
    <w:p w:rsidR="00B648F8" w:rsidRPr="00CA3562" w:rsidRDefault="00B648F8" w:rsidP="00B648F8">
      <w:pPr>
        <w:numPr>
          <w:ilvl w:val="0"/>
          <w:numId w:val="8"/>
        </w:numPr>
        <w:overflowPunct/>
        <w:autoSpaceDE/>
        <w:autoSpaceDN/>
        <w:adjustRightInd/>
        <w:spacing w:before="60" w:after="120"/>
        <w:jc w:val="both"/>
        <w:textAlignment w:val="auto"/>
        <w:rPr>
          <w:rFonts w:ascii="Calibri" w:hAnsi="Calibri"/>
        </w:rPr>
      </w:pPr>
      <w:r w:rsidRPr="00CA3562">
        <w:t xml:space="preserve">Inter-IAB node conflict resolution can be supported by the following options (to be down-selected) </w:t>
      </w:r>
    </w:p>
    <w:p w:rsidR="00B648F8" w:rsidRPr="00CA3562" w:rsidRDefault="00B648F8" w:rsidP="00B648F8">
      <w:pPr>
        <w:numPr>
          <w:ilvl w:val="1"/>
          <w:numId w:val="8"/>
        </w:numPr>
        <w:overflowPunct/>
        <w:autoSpaceDE/>
        <w:autoSpaceDN/>
        <w:adjustRightInd/>
        <w:spacing w:after="0"/>
        <w:jc w:val="both"/>
        <w:textAlignment w:val="auto"/>
      </w:pPr>
      <w:r w:rsidRPr="00CA3562">
        <w:t xml:space="preserve">Alt1: the parent node is aware of </w:t>
      </w:r>
      <w:r w:rsidRPr="00CA3562">
        <w:rPr>
          <w:bCs/>
        </w:rPr>
        <w:t>all of</w:t>
      </w:r>
      <w:r w:rsidRPr="00CA3562">
        <w:t xml:space="preserve"> the DU resource configurations (D/U/F/H/S/NA) of its child IAB node DUs, </w:t>
      </w:r>
    </w:p>
    <w:p w:rsidR="00B648F8" w:rsidRPr="00CA3562" w:rsidRDefault="00B648F8" w:rsidP="00B648F8">
      <w:pPr>
        <w:numPr>
          <w:ilvl w:val="1"/>
          <w:numId w:val="8"/>
        </w:numPr>
        <w:overflowPunct/>
        <w:autoSpaceDE/>
        <w:autoSpaceDN/>
        <w:adjustRightInd/>
        <w:spacing w:after="0"/>
        <w:jc w:val="both"/>
        <w:textAlignment w:val="auto"/>
      </w:pPr>
      <w:r w:rsidRPr="00CA3562">
        <w:t xml:space="preserve">Alt2: the parent node may be made aware of </w:t>
      </w:r>
      <w:r w:rsidRPr="00CA3562">
        <w:rPr>
          <w:bCs/>
        </w:rPr>
        <w:t>a subset of</w:t>
      </w:r>
      <w:r w:rsidRPr="00CA3562">
        <w:t xml:space="preserve"> the DU resource configurations (D/U/F/H/S/NA) of its child IAB node DUs</w:t>
      </w:r>
    </w:p>
    <w:p w:rsidR="00B648F8" w:rsidRPr="00CA3562" w:rsidRDefault="00B648F8" w:rsidP="00B648F8">
      <w:pPr>
        <w:numPr>
          <w:ilvl w:val="1"/>
          <w:numId w:val="8"/>
        </w:numPr>
        <w:overflowPunct/>
        <w:autoSpaceDE/>
        <w:autoSpaceDN/>
        <w:adjustRightInd/>
        <w:spacing w:after="0"/>
        <w:jc w:val="both"/>
        <w:textAlignment w:val="auto"/>
      </w:pPr>
      <w:r w:rsidRPr="00CA3562">
        <w:t xml:space="preserve">FFS: whether the indication of the child DU resources at the parent is via explicit (e.g. F1-AP </w:t>
      </w:r>
      <w:proofErr w:type="spellStart"/>
      <w:r w:rsidRPr="00CA3562">
        <w:t>signaling</w:t>
      </w:r>
      <w:proofErr w:type="spellEnd"/>
      <w:r w:rsidRPr="00CA3562">
        <w:t>) or implicit (e.g. based on child MT configuration) means</w:t>
      </w:r>
    </w:p>
    <w:p w:rsidR="00B648F8" w:rsidRDefault="00B648F8" w:rsidP="00B648F8">
      <w:pPr>
        <w:rPr>
          <w:lang w:eastAsia="x-none"/>
        </w:rPr>
      </w:pPr>
    </w:p>
    <w:p w:rsidR="00B648F8" w:rsidRPr="00064E1D" w:rsidRDefault="00B648F8" w:rsidP="00B648F8">
      <w:r w:rsidRPr="00064E1D">
        <w:rPr>
          <w:highlight w:val="green"/>
        </w:rPr>
        <w:t>Agreements</w:t>
      </w:r>
      <w:r w:rsidRPr="00064E1D">
        <w:t>:</w:t>
      </w:r>
    </w:p>
    <w:p w:rsidR="00B648F8" w:rsidRPr="0081412A" w:rsidRDefault="00B648F8" w:rsidP="00B648F8">
      <w:pPr>
        <w:numPr>
          <w:ilvl w:val="0"/>
          <w:numId w:val="8"/>
        </w:numPr>
        <w:overflowPunct/>
        <w:autoSpaceDE/>
        <w:autoSpaceDN/>
        <w:adjustRightInd/>
        <w:spacing w:after="0"/>
        <w:textAlignment w:val="auto"/>
      </w:pPr>
      <w:r w:rsidRPr="00064E1D">
        <w:t>Both slot and symbol-level multiplexing of access and backhaul links are supported.</w:t>
      </w:r>
    </w:p>
    <w:p w:rsidR="0081412A" w:rsidRDefault="0081412A" w:rsidP="0081412A">
      <w:pPr>
        <w:rPr>
          <w:rStyle w:val="Strong"/>
        </w:rPr>
      </w:pPr>
    </w:p>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R1-1905739</w:t>
      </w:r>
    </w:p>
    <w:p w:rsidR="0081412A" w:rsidRDefault="0081412A" w:rsidP="0081412A">
      <w:pPr>
        <w:rPr>
          <w:lang w:eastAsia="x-none"/>
        </w:rPr>
      </w:pPr>
      <w:r w:rsidRPr="006C42D8">
        <w:rPr>
          <w:highlight w:val="green"/>
          <w:lang w:eastAsia="x-none"/>
        </w:rPr>
        <w:t>Agreements</w:t>
      </w:r>
      <w:r>
        <w:rPr>
          <w:lang w:eastAsia="x-none"/>
        </w:rPr>
        <w:t>:</w:t>
      </w:r>
    </w:p>
    <w:p w:rsidR="0081412A" w:rsidRPr="004277F4" w:rsidRDefault="0081412A" w:rsidP="0081412A">
      <w:pPr>
        <w:numPr>
          <w:ilvl w:val="0"/>
          <w:numId w:val="7"/>
        </w:numPr>
        <w:overflowPunct/>
        <w:autoSpaceDE/>
        <w:autoSpaceDN/>
        <w:adjustRightInd/>
        <w:spacing w:before="60" w:after="120"/>
        <w:jc w:val="both"/>
        <w:textAlignment w:val="auto"/>
      </w:pPr>
      <w:r w:rsidRPr="004277F4">
        <w:t>In case of Hard or Soft Indicated Available DU resources, no additional exception cases need to be defined for cell specific signals/channels to be transmitted or received by the MT in the same resource (e.g. SS/PBCH blocks, SI reception, RACH).</w:t>
      </w:r>
    </w:p>
    <w:p w:rsidR="0081412A" w:rsidRPr="004277F4" w:rsidRDefault="0081412A" w:rsidP="0081412A">
      <w:pPr>
        <w:numPr>
          <w:ilvl w:val="1"/>
          <w:numId w:val="7"/>
        </w:numPr>
        <w:overflowPunct/>
        <w:autoSpaceDE/>
        <w:autoSpaceDN/>
        <w:adjustRightInd/>
        <w:spacing w:before="60" w:after="120"/>
        <w:jc w:val="both"/>
        <w:textAlignment w:val="auto"/>
      </w:pPr>
      <w:r w:rsidRPr="004277F4">
        <w:t>The decision on whether to give priority to the DU or to the MT for the use of the resource (e.g. in case of MT RACH transmission) is left to the IAB node implementation.</w:t>
      </w:r>
    </w:p>
    <w:p w:rsidR="0081412A" w:rsidRPr="004277F4" w:rsidRDefault="0081412A" w:rsidP="0081412A">
      <w:pPr>
        <w:numPr>
          <w:ilvl w:val="2"/>
          <w:numId w:val="7"/>
        </w:numPr>
        <w:overflowPunct/>
        <w:autoSpaceDE/>
        <w:autoSpaceDN/>
        <w:adjustRightInd/>
        <w:spacing w:before="60" w:after="120"/>
        <w:jc w:val="both"/>
        <w:textAlignment w:val="auto"/>
      </w:pPr>
      <w:r w:rsidRPr="004277F4">
        <w:t xml:space="preserve">The IAB shall </w:t>
      </w:r>
      <w:proofErr w:type="spellStart"/>
      <w:r w:rsidRPr="004277F4">
        <w:t>fulfill</w:t>
      </w:r>
      <w:proofErr w:type="spellEnd"/>
      <w:r w:rsidRPr="004277F4">
        <w:t xml:space="preserve"> its performance requirements in terms of measurement and transmission of cell specific signals / channels.</w:t>
      </w:r>
    </w:p>
    <w:p w:rsidR="0081412A" w:rsidRPr="004277F4" w:rsidRDefault="0081412A" w:rsidP="0081412A">
      <w:pPr>
        <w:numPr>
          <w:ilvl w:val="0"/>
          <w:numId w:val="7"/>
        </w:numPr>
        <w:overflowPunct/>
        <w:autoSpaceDE/>
        <w:autoSpaceDN/>
        <w:adjustRightInd/>
        <w:spacing w:before="60" w:after="120"/>
        <w:jc w:val="both"/>
        <w:textAlignment w:val="auto"/>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81412A" w:rsidRPr="004277F4" w:rsidRDefault="0081412A" w:rsidP="0081412A">
      <w:pPr>
        <w:numPr>
          <w:ilvl w:val="1"/>
          <w:numId w:val="7"/>
        </w:numPr>
        <w:overflowPunct/>
        <w:autoSpaceDE/>
        <w:autoSpaceDN/>
        <w:adjustRightInd/>
        <w:spacing w:before="60" w:after="120"/>
        <w:jc w:val="both"/>
        <w:textAlignment w:val="auto"/>
      </w:pPr>
      <w:r w:rsidRPr="004277F4">
        <w:t xml:space="preserve">Alt 1): A resource with cell-specific signals/channels configured at DU shall not be configured as type NA or Soft without being Indicated Available. </w:t>
      </w:r>
    </w:p>
    <w:p w:rsidR="0081412A" w:rsidRPr="004277F4" w:rsidRDefault="0081412A" w:rsidP="0081412A">
      <w:pPr>
        <w:numPr>
          <w:ilvl w:val="1"/>
          <w:numId w:val="7"/>
        </w:numPr>
        <w:overflowPunct/>
        <w:autoSpaceDE/>
        <w:autoSpaceDN/>
        <w:adjustRightInd/>
        <w:spacing w:before="60" w:after="120"/>
        <w:jc w:val="both"/>
        <w:textAlignment w:val="auto"/>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rsidR="0081412A" w:rsidRPr="004277F4" w:rsidRDefault="0081412A" w:rsidP="0081412A">
      <w:pPr>
        <w:numPr>
          <w:ilvl w:val="0"/>
          <w:numId w:val="7"/>
        </w:numPr>
        <w:overflowPunct/>
        <w:autoSpaceDE/>
        <w:autoSpaceDN/>
        <w:adjustRightInd/>
        <w:spacing w:before="60" w:after="120"/>
        <w:jc w:val="both"/>
        <w:textAlignment w:val="auto"/>
      </w:pPr>
      <w:r w:rsidRPr="004277F4">
        <w:t>FFS the cell specific signals/channels. The list may include</w:t>
      </w:r>
      <w:r>
        <w:t xml:space="preserve"> (not necessarily an exhaustive list)</w:t>
      </w:r>
    </w:p>
    <w:p w:rsidR="0081412A" w:rsidRPr="004277F4" w:rsidRDefault="0081412A" w:rsidP="0081412A">
      <w:pPr>
        <w:numPr>
          <w:ilvl w:val="1"/>
          <w:numId w:val="7"/>
        </w:numPr>
        <w:overflowPunct/>
        <w:autoSpaceDE/>
        <w:autoSpaceDN/>
        <w:adjustRightInd/>
        <w:spacing w:before="60" w:after="120"/>
        <w:jc w:val="both"/>
        <w:textAlignment w:val="auto"/>
      </w:pPr>
      <w:r w:rsidRPr="004277F4">
        <w:t>SSB transmissions</w:t>
      </w:r>
    </w:p>
    <w:p w:rsidR="0081412A" w:rsidRPr="004277F4" w:rsidRDefault="0081412A" w:rsidP="0081412A">
      <w:pPr>
        <w:numPr>
          <w:ilvl w:val="1"/>
          <w:numId w:val="7"/>
        </w:numPr>
        <w:overflowPunct/>
        <w:autoSpaceDE/>
        <w:autoSpaceDN/>
        <w:adjustRightInd/>
        <w:spacing w:before="60" w:after="120"/>
        <w:jc w:val="both"/>
        <w:textAlignment w:val="auto"/>
      </w:pPr>
      <w:r w:rsidRPr="004277F4">
        <w:t>Broadcast system information</w:t>
      </w:r>
    </w:p>
    <w:p w:rsidR="0081412A" w:rsidRPr="004277F4" w:rsidRDefault="0081412A" w:rsidP="0081412A">
      <w:pPr>
        <w:numPr>
          <w:ilvl w:val="1"/>
          <w:numId w:val="7"/>
        </w:numPr>
        <w:overflowPunct/>
        <w:autoSpaceDE/>
        <w:autoSpaceDN/>
        <w:adjustRightInd/>
        <w:spacing w:before="60" w:after="120"/>
        <w:jc w:val="both"/>
        <w:textAlignment w:val="auto"/>
      </w:pPr>
      <w:r w:rsidRPr="004277F4">
        <w:t>Configured periodic CSI-RS</w:t>
      </w:r>
    </w:p>
    <w:p w:rsidR="0081412A" w:rsidRPr="004277F4" w:rsidRDefault="0081412A" w:rsidP="0081412A">
      <w:pPr>
        <w:pStyle w:val="ListParagraph"/>
        <w:numPr>
          <w:ilvl w:val="1"/>
          <w:numId w:val="7"/>
        </w:numPr>
        <w:overflowPunct/>
        <w:autoSpaceDE/>
        <w:autoSpaceDN/>
        <w:adjustRightInd/>
        <w:spacing w:before="60" w:after="120"/>
        <w:jc w:val="both"/>
        <w:textAlignment w:val="auto"/>
      </w:pPr>
      <w:r>
        <w:t>P</w:t>
      </w:r>
      <w:r w:rsidRPr="004277F4">
        <w:t>RACH resources</w:t>
      </w:r>
    </w:p>
    <w:p w:rsidR="0081412A" w:rsidRPr="004277F4" w:rsidRDefault="0081412A" w:rsidP="0081412A">
      <w:pPr>
        <w:numPr>
          <w:ilvl w:val="1"/>
          <w:numId w:val="7"/>
        </w:numPr>
        <w:overflowPunct/>
        <w:autoSpaceDE/>
        <w:autoSpaceDN/>
        <w:adjustRightInd/>
        <w:spacing w:before="60" w:after="120"/>
        <w:jc w:val="both"/>
        <w:textAlignment w:val="auto"/>
      </w:pPr>
      <w:r w:rsidRPr="004277F4">
        <w:t>Resources for scheduling requests</w:t>
      </w:r>
    </w:p>
    <w:p w:rsidR="0081412A" w:rsidRPr="009748F0" w:rsidRDefault="0081412A" w:rsidP="0081412A">
      <w:pPr>
        <w:rPr>
          <w:lang w:eastAsia="x-none"/>
        </w:rPr>
      </w:pPr>
      <w:r w:rsidRPr="009748F0">
        <w:rPr>
          <w:highlight w:val="green"/>
          <w:lang w:eastAsia="x-none"/>
        </w:rPr>
        <w:t>Agreements</w:t>
      </w:r>
      <w:r w:rsidRPr="009748F0">
        <w:rPr>
          <w:lang w:eastAsia="x-none"/>
        </w:rPr>
        <w:t>:</w:t>
      </w:r>
    </w:p>
    <w:p w:rsidR="0081412A" w:rsidRPr="009748F0" w:rsidRDefault="0081412A" w:rsidP="0081412A">
      <w:pPr>
        <w:numPr>
          <w:ilvl w:val="0"/>
          <w:numId w:val="8"/>
        </w:numPr>
        <w:overflowPunct/>
        <w:autoSpaceDE/>
        <w:autoSpaceDN/>
        <w:adjustRightInd/>
        <w:spacing w:after="0"/>
        <w:jc w:val="both"/>
        <w:textAlignment w:val="auto"/>
      </w:pPr>
      <w:r w:rsidRPr="009748F0">
        <w:t>An IAB node has the ability to be made aware of the semi-static DU resource configuration (D/U/F/H/S/NA) of all its child IAB nodes.</w:t>
      </w:r>
    </w:p>
    <w:p w:rsidR="0081412A" w:rsidRPr="009748F0" w:rsidRDefault="0081412A" w:rsidP="0081412A">
      <w:pPr>
        <w:numPr>
          <w:ilvl w:val="1"/>
          <w:numId w:val="8"/>
        </w:numPr>
        <w:overflowPunct/>
        <w:autoSpaceDE/>
        <w:autoSpaceDN/>
        <w:adjustRightInd/>
        <w:spacing w:after="0"/>
        <w:jc w:val="both"/>
        <w:textAlignment w:val="auto"/>
      </w:pPr>
      <w:r w:rsidRPr="009748F0">
        <w:t xml:space="preserve">in the case the full DU resource configuration information of its child IAB nodes is not necessary, ensure that only the necessary configuration information is </w:t>
      </w:r>
      <w:proofErr w:type="spellStart"/>
      <w:r w:rsidRPr="009748F0">
        <w:t>signaled</w:t>
      </w:r>
      <w:proofErr w:type="spellEnd"/>
      <w:r w:rsidRPr="009748F0">
        <w:t xml:space="preserve"> to the IAB node.</w:t>
      </w:r>
    </w:p>
    <w:p w:rsidR="0081412A" w:rsidRPr="009748F0" w:rsidRDefault="0081412A" w:rsidP="0081412A">
      <w:pPr>
        <w:numPr>
          <w:ilvl w:val="2"/>
          <w:numId w:val="8"/>
        </w:numPr>
        <w:overflowPunct/>
        <w:autoSpaceDE/>
        <w:autoSpaceDN/>
        <w:adjustRightInd/>
        <w:spacing w:after="0"/>
        <w:jc w:val="both"/>
        <w:textAlignment w:val="auto"/>
      </w:pPr>
      <w:r w:rsidRPr="009748F0">
        <w:t>FFS the necessary configuration information.</w:t>
      </w:r>
    </w:p>
    <w:p w:rsidR="0081412A" w:rsidRDefault="0081412A" w:rsidP="0081412A">
      <w:pPr>
        <w:rPr>
          <w:lang w:eastAsia="x-none"/>
        </w:rPr>
      </w:pPr>
    </w:p>
    <w:p w:rsidR="00030113" w:rsidRDefault="00030113" w:rsidP="0081412A">
      <w:pPr>
        <w:rPr>
          <w:highlight w:val="green"/>
          <w:lang w:eastAsia="x-none"/>
        </w:rPr>
      </w:pPr>
    </w:p>
    <w:p w:rsidR="0081412A" w:rsidRPr="00F17DBB" w:rsidRDefault="0081412A" w:rsidP="0081412A">
      <w:pPr>
        <w:rPr>
          <w:lang w:eastAsia="x-none"/>
        </w:rPr>
      </w:pPr>
      <w:r w:rsidRPr="00F17DBB">
        <w:rPr>
          <w:highlight w:val="green"/>
          <w:lang w:eastAsia="x-none"/>
        </w:rPr>
        <w:lastRenderedPageBreak/>
        <w:t>Agreements</w:t>
      </w:r>
      <w:r w:rsidRPr="00F17DBB">
        <w:rPr>
          <w:lang w:eastAsia="x-none"/>
        </w:rPr>
        <w:t>:</w:t>
      </w:r>
    </w:p>
    <w:p w:rsidR="0081412A" w:rsidRDefault="0081412A" w:rsidP="0081412A">
      <w:pPr>
        <w:numPr>
          <w:ilvl w:val="0"/>
          <w:numId w:val="8"/>
        </w:numPr>
        <w:overflowPunct/>
        <w:autoSpaceDE/>
        <w:autoSpaceDN/>
        <w:adjustRightInd/>
        <w:spacing w:line="276" w:lineRule="auto"/>
        <w:textAlignment w:val="auto"/>
      </w:pPr>
      <w:r w:rsidRPr="00F17DBB">
        <w:t xml:space="preserve">An explicit indication of availability of a Soft resource by the parent node makes the resource available to the child node, irrespective of the outcome of any implicit determination of availability by the child node. </w:t>
      </w:r>
    </w:p>
    <w:p w:rsidR="0081412A" w:rsidRDefault="0081412A" w:rsidP="0081412A">
      <w:pPr>
        <w:numPr>
          <w:ilvl w:val="0"/>
          <w:numId w:val="8"/>
        </w:numPr>
        <w:overflowPunct/>
        <w:autoSpaceDE/>
        <w:autoSpaceDN/>
        <w:adjustRightInd/>
        <w:spacing w:line="276" w:lineRule="auto"/>
        <w:textAlignment w:val="auto"/>
      </w:pPr>
      <w:r w:rsidRPr="00BC73EA">
        <w:t>The parent node does not need to be aware of the outcome of an implicit determination of availability of a DU Soft resources at a child node.</w:t>
      </w:r>
    </w:p>
    <w:p w:rsidR="00B648F8" w:rsidRDefault="00B648F8" w:rsidP="00B648F8"/>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F727D6">
        <w:t>7679</w:t>
      </w: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F727D6" w:rsidRDefault="00F727D6" w:rsidP="00F727D6">
      <w:r w:rsidRPr="005C3558">
        <w:rPr>
          <w:highlight w:val="green"/>
        </w:rPr>
        <w:lastRenderedPageBreak/>
        <w:t>Agreements</w:t>
      </w:r>
      <w:r>
        <w:t>:</w:t>
      </w:r>
    </w:p>
    <w:p w:rsidR="00F727D6" w:rsidRPr="005C3558" w:rsidRDefault="00F727D6" w:rsidP="00F727D6">
      <w:pPr>
        <w:pStyle w:val="maintext"/>
        <w:ind w:firstLineChars="0" w:firstLine="0"/>
        <w:jc w:val="left"/>
        <w:rPr>
          <w:rFonts w:eastAsia="Times New Roman"/>
          <w:lang w:val="en-US" w:eastAsia="en-US"/>
        </w:rPr>
      </w:pPr>
      <w:r w:rsidRPr="005C3558">
        <w:rPr>
          <w:rFonts w:eastAsia="Times New Roman"/>
          <w:lang w:val="en-US" w:eastAsia="en-US"/>
        </w:rPr>
        <w:t>For the semi-static DU resource configuration, the following is supported:</w:t>
      </w:r>
    </w:p>
    <w:p w:rsidR="00F727D6" w:rsidRPr="005C3558" w:rsidRDefault="00F727D6" w:rsidP="00F727D6">
      <w:pPr>
        <w:pStyle w:val="maintext"/>
        <w:numPr>
          <w:ilvl w:val="0"/>
          <w:numId w:val="8"/>
        </w:numPr>
        <w:ind w:firstLineChars="0"/>
        <w:jc w:val="left"/>
        <w:rPr>
          <w:rFonts w:eastAsia="Times New Roman"/>
          <w:lang w:val="en-US" w:eastAsia="en-US"/>
        </w:rPr>
      </w:pPr>
      <w:r w:rsidRPr="005C3558">
        <w:rPr>
          <w:rFonts w:eastAsia="Times New Roman"/>
          <w:lang w:val="en-US" w:eastAsia="en-US"/>
        </w:rPr>
        <w:t>The resources are configured on a per DU (cell) basis</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rsidR="00F727D6" w:rsidRPr="005C3558" w:rsidRDefault="00F727D6" w:rsidP="00F727D6">
      <w:pPr>
        <w:pStyle w:val="maintext"/>
        <w:numPr>
          <w:ilvl w:val="0"/>
          <w:numId w:val="8"/>
        </w:numPr>
        <w:ind w:firstLineChars="0"/>
        <w:jc w:val="left"/>
        <w:rPr>
          <w:rFonts w:eastAsia="Times New Roman"/>
          <w:lang w:val="en-US" w:eastAsia="en-US"/>
        </w:rPr>
      </w:pPr>
      <w:r w:rsidRPr="005C3558">
        <w:rPr>
          <w:rFonts w:eastAsia="Times New Roman"/>
          <w:lang w:val="en-US" w:eastAsia="en-US"/>
        </w:rPr>
        <w:t>Indication of D/U/F resources in the semi-static DU resource configuration includes the following:</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rFonts w:eastAsia="Times New Roman"/>
          <w:lang w:val="en-US" w:eastAsia="en-US"/>
        </w:rPr>
        <w:t xml:space="preserve">The flexibility to configure all of the slot patterns and formats supported by the existing Rel-15 </w:t>
      </w:r>
      <w:r w:rsidRPr="005C3558">
        <w:rPr>
          <w:i/>
        </w:rPr>
        <w:t>TDD-UL-DL-Config</w:t>
      </w:r>
      <w:r w:rsidRPr="005C3558">
        <w:t xml:space="preserve"> RRC configurations and slot format table defined in Table 11.1.1-1 in TS38.213</w:t>
      </w:r>
    </w:p>
    <w:p w:rsidR="00F727D6" w:rsidRPr="005C3558" w:rsidRDefault="00F727D6" w:rsidP="00F727D6">
      <w:pPr>
        <w:pStyle w:val="maintext"/>
        <w:numPr>
          <w:ilvl w:val="2"/>
          <w:numId w:val="8"/>
        </w:numPr>
        <w:ind w:firstLineChars="0"/>
        <w:jc w:val="left"/>
        <w:rPr>
          <w:rFonts w:eastAsia="Times New Roman"/>
          <w:lang w:val="en-US" w:eastAsia="en-US"/>
        </w:rPr>
      </w:pPr>
      <w:r w:rsidRPr="005C3558">
        <w:rPr>
          <w:rFonts w:eastAsia="Times New Roman"/>
          <w:lang w:val="en-US" w:eastAsia="en-US"/>
        </w:rPr>
        <w:t>FFS: additional pattern durations than supported in Rel-15</w:t>
      </w:r>
    </w:p>
    <w:p w:rsidR="00F727D6" w:rsidRPr="005C3558" w:rsidRDefault="00F727D6" w:rsidP="00F727D6">
      <w:pPr>
        <w:pStyle w:val="maintext"/>
        <w:numPr>
          <w:ilvl w:val="2"/>
          <w:numId w:val="8"/>
        </w:numPr>
        <w:ind w:firstLineChars="0"/>
        <w:jc w:val="left"/>
        <w:rPr>
          <w:rFonts w:eastAsia="Times New Roman"/>
          <w:lang w:val="en-US" w:eastAsia="en-US"/>
        </w:rPr>
      </w:pPr>
      <w:r w:rsidRPr="005C3558">
        <w:rPr>
          <w:rFonts w:eastAsia="Times New Roman"/>
          <w:lang w:val="en-US" w:eastAsia="en-US"/>
        </w:rPr>
        <w:t>FFS: default resources or pattern</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rFonts w:eastAsia="Times New Roman"/>
          <w:lang w:val="en-US" w:eastAsia="en-US"/>
        </w:rPr>
        <w:t>New slot formats defined only for IAB nodes (DU and MTs) which begin with uplink slots, uplink symbols, or flexible symbols.</w:t>
      </w:r>
    </w:p>
    <w:p w:rsidR="00F727D6" w:rsidRPr="005C3558" w:rsidRDefault="00F727D6" w:rsidP="00F727D6">
      <w:pPr>
        <w:pStyle w:val="ListParagraph"/>
        <w:numPr>
          <w:ilvl w:val="2"/>
          <w:numId w:val="8"/>
        </w:numPr>
        <w:overflowPunct/>
        <w:autoSpaceDE/>
        <w:autoSpaceDN/>
        <w:adjustRightInd/>
        <w:spacing w:before="60" w:after="120"/>
        <w:jc w:val="both"/>
        <w:textAlignment w:val="auto"/>
      </w:pPr>
      <w:r w:rsidRPr="005C3558">
        <w:t>Note: usage of these slot formats should be compatible with Rel-15 access UEs sharing the same link</w:t>
      </w:r>
    </w:p>
    <w:p w:rsidR="00F727D6" w:rsidRPr="005C3558" w:rsidRDefault="00F727D6" w:rsidP="00F727D6">
      <w:pPr>
        <w:pStyle w:val="ListParagraph"/>
        <w:numPr>
          <w:ilvl w:val="2"/>
          <w:numId w:val="8"/>
        </w:numPr>
        <w:overflowPunct/>
        <w:autoSpaceDE/>
        <w:autoSpaceDN/>
        <w:adjustRightInd/>
        <w:spacing w:before="60" w:after="120"/>
        <w:jc w:val="both"/>
        <w:textAlignment w:val="auto"/>
      </w:pPr>
      <w:r w:rsidRPr="005C3558">
        <w:t>FFS: whether these slot formats also need to be included in the MT RRC configuration and/or SFI carried on DCI Format 2_0</w:t>
      </w:r>
    </w:p>
    <w:p w:rsidR="00F727D6" w:rsidRPr="005C3558" w:rsidRDefault="00F727D6" w:rsidP="00F727D6">
      <w:pPr>
        <w:pStyle w:val="ListParagraph"/>
        <w:numPr>
          <w:ilvl w:val="0"/>
          <w:numId w:val="8"/>
        </w:numPr>
        <w:overflowPunct/>
        <w:autoSpaceDE/>
        <w:autoSpaceDN/>
        <w:adjustRightInd/>
        <w:spacing w:before="60" w:after="120"/>
        <w:jc w:val="both"/>
        <w:textAlignment w:val="auto"/>
      </w:pPr>
      <w:r w:rsidRPr="005C3558">
        <w:rPr>
          <w:lang w:eastAsia="zh-CN"/>
        </w:rPr>
        <w:t>Indication of H/S/NA for the DU resource configuration is based on one of the following alternatives:</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lang w:eastAsia="zh-CN"/>
        </w:rPr>
        <w:t>Alt. 1: H/S/NA is additionally explicitly indicated per-resource type (D/U/F) in each slot</w:t>
      </w:r>
    </w:p>
    <w:p w:rsidR="00F727D6" w:rsidRPr="005C3558" w:rsidRDefault="00F727D6" w:rsidP="00F727D6">
      <w:pPr>
        <w:pStyle w:val="maintext"/>
        <w:numPr>
          <w:ilvl w:val="2"/>
          <w:numId w:val="8"/>
        </w:numPr>
        <w:ind w:firstLineChars="0"/>
        <w:jc w:val="left"/>
        <w:rPr>
          <w:rFonts w:eastAsia="Times New Roman"/>
          <w:lang w:val="en-US" w:eastAsia="en-US"/>
        </w:rPr>
      </w:pPr>
      <w:r w:rsidRPr="005C3558">
        <w:rPr>
          <w:rFonts w:eastAsia="Times New Roman"/>
          <w:lang w:val="en-US" w:eastAsia="en-US"/>
        </w:rPr>
        <w:t>To handle potential misalignment in time of the configured DU and MT resources when determining the validity of H/S/NA at the DU one of the following sub-alternatives need to be supported:</w:t>
      </w:r>
    </w:p>
    <w:p w:rsidR="00F727D6" w:rsidRPr="005C3558" w:rsidRDefault="00F727D6" w:rsidP="00F727D6">
      <w:pPr>
        <w:pStyle w:val="ListParagraph"/>
        <w:numPr>
          <w:ilvl w:val="3"/>
          <w:numId w:val="8"/>
        </w:numPr>
        <w:overflowPunct/>
        <w:autoSpaceDE/>
        <w:autoSpaceDN/>
        <w:adjustRightInd/>
        <w:spacing w:before="60" w:after="120"/>
        <w:jc w:val="both"/>
        <w:textAlignment w:val="auto"/>
      </w:pPr>
      <w:r w:rsidRPr="005C3558">
        <w:t>1a: H/S/NA is applied relative to the DU resource configuration (D/U/F) slot timing without considering the MT resource configuration or timing.</w:t>
      </w:r>
    </w:p>
    <w:p w:rsidR="00F727D6" w:rsidRPr="005C3558" w:rsidRDefault="00F727D6" w:rsidP="00F727D6">
      <w:pPr>
        <w:pStyle w:val="maintext"/>
        <w:numPr>
          <w:ilvl w:val="4"/>
          <w:numId w:val="8"/>
        </w:numPr>
        <w:ind w:firstLineChars="0"/>
        <w:jc w:val="left"/>
        <w:rPr>
          <w:rFonts w:eastAsia="Times New Roman"/>
          <w:lang w:val="en-US" w:eastAsia="en-US"/>
        </w:rPr>
      </w:pPr>
      <w:r w:rsidRPr="005C3558">
        <w:rPr>
          <w:rFonts w:eastAsia="Times New Roman"/>
          <w:lang w:val="en-US" w:eastAsia="en-US"/>
        </w:rPr>
        <w:t>FFS: definition of additional restrictions on the usage of the semi-static configuration (e.g. guard symbols) based on deployment scenario or DL/UL switching times within an IAB node, etc.</w:t>
      </w:r>
    </w:p>
    <w:p w:rsidR="00F727D6" w:rsidRPr="005C3558" w:rsidRDefault="00F727D6" w:rsidP="00F727D6">
      <w:pPr>
        <w:pStyle w:val="maintext"/>
        <w:numPr>
          <w:ilvl w:val="4"/>
          <w:numId w:val="8"/>
        </w:numPr>
        <w:ind w:firstLineChars="0"/>
        <w:jc w:val="left"/>
        <w:rPr>
          <w:rFonts w:eastAsia="Times New Roman"/>
          <w:lang w:val="en-US" w:eastAsia="en-US"/>
        </w:rPr>
      </w:pPr>
      <w:r w:rsidRPr="005C3558">
        <w:rPr>
          <w:rFonts w:eastAsia="Times New Roman"/>
          <w:lang w:val="en-US" w:eastAsia="en-US"/>
        </w:rPr>
        <w:t>FFS: How the CU can get information about the required guard symbols for a given DU configuration if needed</w:t>
      </w:r>
    </w:p>
    <w:p w:rsidR="00F727D6" w:rsidRPr="005C3558" w:rsidRDefault="00F727D6" w:rsidP="00F727D6">
      <w:pPr>
        <w:pStyle w:val="ListParagraph"/>
        <w:numPr>
          <w:ilvl w:val="3"/>
          <w:numId w:val="8"/>
        </w:numPr>
        <w:overflowPunct/>
        <w:autoSpaceDE/>
        <w:autoSpaceDN/>
        <w:adjustRightInd/>
        <w:spacing w:before="60" w:after="120"/>
        <w:jc w:val="both"/>
        <w:textAlignment w:val="auto"/>
      </w:pPr>
      <w:r w:rsidRPr="005C3558">
        <w:t>1b: H/S/NA is applied relative to the MT resource configuration (D/U/F) slot timing.</w:t>
      </w:r>
    </w:p>
    <w:p w:rsidR="00F727D6" w:rsidRPr="005C3558" w:rsidRDefault="00F727D6" w:rsidP="00F727D6">
      <w:pPr>
        <w:pStyle w:val="ListParagraph"/>
        <w:numPr>
          <w:ilvl w:val="4"/>
          <w:numId w:val="8"/>
        </w:numPr>
        <w:overflowPunct/>
        <w:autoSpaceDE/>
        <w:autoSpaceDN/>
        <w:adjustRightInd/>
        <w:spacing w:before="60" w:after="120"/>
        <w:jc w:val="both"/>
        <w:textAlignment w:val="auto"/>
      </w:pPr>
      <w:r w:rsidRPr="005C3558">
        <w:t>FFS: Whether and/or how the CU will know the actual H/S/NA resources at the child DU</w:t>
      </w:r>
    </w:p>
    <w:p w:rsidR="00F727D6" w:rsidRPr="005C3558" w:rsidRDefault="00F727D6" w:rsidP="00F727D6">
      <w:pPr>
        <w:pStyle w:val="ListParagraph"/>
        <w:numPr>
          <w:ilvl w:val="4"/>
          <w:numId w:val="8"/>
        </w:numPr>
        <w:overflowPunct/>
        <w:autoSpaceDE/>
        <w:autoSpaceDN/>
        <w:adjustRightInd/>
        <w:spacing w:before="60" w:after="120"/>
        <w:jc w:val="both"/>
        <w:textAlignment w:val="auto"/>
      </w:pPr>
      <w:r w:rsidRPr="005C3558">
        <w:t>FFS whether S is explicitly indicated or not</w:t>
      </w:r>
    </w:p>
    <w:p w:rsidR="00F727D6" w:rsidRPr="005C3558" w:rsidRDefault="00F727D6" w:rsidP="00F727D6">
      <w:pPr>
        <w:pStyle w:val="ListParagraph"/>
        <w:numPr>
          <w:ilvl w:val="3"/>
          <w:numId w:val="8"/>
        </w:numPr>
        <w:overflowPunct/>
        <w:autoSpaceDE/>
        <w:autoSpaceDN/>
        <w:adjustRightInd/>
        <w:spacing w:before="60" w:after="120"/>
        <w:jc w:val="both"/>
        <w:textAlignment w:val="auto"/>
      </w:pPr>
      <w:r w:rsidRPr="005C3558">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F727D6" w:rsidRPr="005C3558" w:rsidRDefault="00F727D6" w:rsidP="00F727D6">
      <w:pPr>
        <w:pStyle w:val="ListParagraph"/>
        <w:numPr>
          <w:ilvl w:val="4"/>
          <w:numId w:val="8"/>
        </w:numPr>
        <w:overflowPunct/>
        <w:autoSpaceDE/>
        <w:autoSpaceDN/>
        <w:adjustRightInd/>
        <w:spacing w:before="60" w:after="120"/>
        <w:jc w:val="both"/>
        <w:textAlignment w:val="auto"/>
      </w:pPr>
      <w:r w:rsidRPr="005C3558">
        <w:t>FFS: Whether and/or how the CU will know the actual S/NA resources at the child DU</w:t>
      </w:r>
    </w:p>
    <w:p w:rsidR="00F727D6" w:rsidRPr="005C3558" w:rsidRDefault="00F727D6" w:rsidP="00F727D6">
      <w:pPr>
        <w:pStyle w:val="ListParagraph"/>
        <w:numPr>
          <w:ilvl w:val="1"/>
          <w:numId w:val="8"/>
        </w:numPr>
        <w:overflowPunct/>
        <w:autoSpaceDE/>
        <w:autoSpaceDN/>
        <w:adjustRightInd/>
        <w:spacing w:before="60" w:after="120"/>
        <w:jc w:val="both"/>
        <w:textAlignment w:val="auto"/>
        <w:rPr>
          <w:lang w:eastAsia="zh-CN"/>
        </w:rPr>
      </w:pPr>
      <w:r w:rsidRPr="005C3558">
        <w:rPr>
          <w:lang w:eastAsia="zh-CN"/>
        </w:rPr>
        <w:t xml:space="preserve">Alt. 2: NA is explicitly indicated as a resource type in each slot for both the DU and MT configuration. H/S is not explicitly indicated, but implicitly determined by the DU based on the corresponding MT configuration </w:t>
      </w:r>
    </w:p>
    <w:p w:rsidR="00F727D6" w:rsidRPr="005C3558" w:rsidRDefault="00F727D6" w:rsidP="00F727D6">
      <w:pPr>
        <w:pStyle w:val="ListParagraph"/>
        <w:numPr>
          <w:ilvl w:val="2"/>
          <w:numId w:val="8"/>
        </w:numPr>
        <w:overflowPunct/>
        <w:autoSpaceDE/>
        <w:autoSpaceDN/>
        <w:adjustRightInd/>
        <w:spacing w:before="60" w:after="120"/>
        <w:jc w:val="both"/>
        <w:textAlignment w:val="auto"/>
        <w:rPr>
          <w:lang w:eastAsia="zh-CN"/>
        </w:rPr>
      </w:pPr>
      <w:r w:rsidRPr="005C3558">
        <w:rPr>
          <w:lang w:eastAsia="zh-CN"/>
        </w:rPr>
        <w:t>FFS: how to handle the case where there is not a 1-1 mapping of DUs and MTs in the child IAB node</w:t>
      </w:r>
    </w:p>
    <w:p w:rsidR="00F727D6" w:rsidRDefault="00F727D6" w:rsidP="00F727D6">
      <w:pPr>
        <w:pStyle w:val="maintext"/>
        <w:numPr>
          <w:ilvl w:val="0"/>
          <w:numId w:val="8"/>
        </w:numPr>
        <w:ind w:firstLineChars="0"/>
        <w:jc w:val="left"/>
        <w:rPr>
          <w:rFonts w:eastAsia="Times New Roman"/>
          <w:lang w:val="en-US" w:eastAsia="en-US"/>
        </w:rPr>
      </w:pPr>
      <w:r w:rsidRPr="005C3558">
        <w:rPr>
          <w:rFonts w:eastAsia="Times New Roman"/>
          <w:lang w:val="en-US" w:eastAsia="en-US"/>
        </w:rPr>
        <w:t>Details of the F1-AP signaling design is up to RAN3</w:t>
      </w: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F727D6" w:rsidRPr="00160512" w:rsidRDefault="00F727D6" w:rsidP="00F727D6">
      <w:r w:rsidRPr="00160512">
        <w:rPr>
          <w:highlight w:val="green"/>
        </w:rPr>
        <w:lastRenderedPageBreak/>
        <w:t>Agreements</w:t>
      </w:r>
      <w:r w:rsidRPr="00160512">
        <w:t>:</w:t>
      </w:r>
    </w:p>
    <w:p w:rsidR="00F727D6" w:rsidRPr="00160512" w:rsidRDefault="00F727D6" w:rsidP="00F727D6">
      <w:r w:rsidRPr="00160512">
        <w:t>If a DU NA or Soft resource is configured with cell-specific signals/channels, the resource is treated as if it were a Hard DU resource (Alt. 2 from RAN1#96bis).</w:t>
      </w:r>
    </w:p>
    <w:p w:rsidR="00F727D6" w:rsidRPr="00160512" w:rsidRDefault="00F727D6" w:rsidP="00F727D6">
      <w:pPr>
        <w:numPr>
          <w:ilvl w:val="1"/>
          <w:numId w:val="8"/>
        </w:numPr>
        <w:overflowPunct/>
        <w:autoSpaceDE/>
        <w:autoSpaceDN/>
        <w:adjustRightInd/>
        <w:spacing w:after="0"/>
        <w:ind w:left="1080"/>
        <w:textAlignment w:val="auto"/>
      </w:pPr>
      <w:r w:rsidRPr="00160512">
        <w:t>The list of cell-specific signals/channels includes:</w:t>
      </w:r>
    </w:p>
    <w:p w:rsidR="00F727D6" w:rsidRPr="00160512" w:rsidRDefault="00F727D6" w:rsidP="00F727D6">
      <w:pPr>
        <w:numPr>
          <w:ilvl w:val="0"/>
          <w:numId w:val="29"/>
        </w:numPr>
        <w:overflowPunct/>
        <w:autoSpaceDE/>
        <w:autoSpaceDN/>
        <w:adjustRightInd/>
        <w:spacing w:after="0"/>
        <w:textAlignment w:val="auto"/>
      </w:pPr>
      <w:r w:rsidRPr="00160512">
        <w:t>resources for SSB transmission at DU, including both CD-SSB and non-CD-SSB;</w:t>
      </w:r>
    </w:p>
    <w:p w:rsidR="00F727D6" w:rsidRPr="00160512" w:rsidRDefault="00F727D6" w:rsidP="00F727D6">
      <w:pPr>
        <w:numPr>
          <w:ilvl w:val="0"/>
          <w:numId w:val="29"/>
        </w:numPr>
        <w:overflowPunct/>
        <w:autoSpaceDE/>
        <w:autoSpaceDN/>
        <w:adjustRightInd/>
        <w:spacing w:after="0"/>
        <w:textAlignment w:val="auto"/>
      </w:pPr>
      <w:r w:rsidRPr="00160512">
        <w:t>configured RACH occasions for receiving at the DU</w:t>
      </w:r>
    </w:p>
    <w:p w:rsidR="00F727D6" w:rsidRPr="00160512" w:rsidRDefault="00F727D6" w:rsidP="00F727D6">
      <w:pPr>
        <w:numPr>
          <w:ilvl w:val="0"/>
          <w:numId w:val="29"/>
        </w:numPr>
        <w:overflowPunct/>
        <w:autoSpaceDE/>
        <w:autoSpaceDN/>
        <w:adjustRightInd/>
        <w:spacing w:after="0"/>
        <w:textAlignment w:val="auto"/>
      </w:pPr>
      <w:r w:rsidRPr="00160512">
        <w:t>periodic CSI-RS transmission at the DU</w:t>
      </w:r>
    </w:p>
    <w:p w:rsidR="00F727D6" w:rsidRPr="00160512" w:rsidRDefault="00F727D6" w:rsidP="00F727D6">
      <w:pPr>
        <w:numPr>
          <w:ilvl w:val="0"/>
          <w:numId w:val="29"/>
        </w:numPr>
        <w:overflowPunct/>
        <w:autoSpaceDE/>
        <w:autoSpaceDN/>
        <w:adjustRightInd/>
        <w:spacing w:after="0"/>
        <w:textAlignment w:val="auto"/>
      </w:pPr>
      <w:r w:rsidRPr="00160512">
        <w:t xml:space="preserve">scheduled resource for </w:t>
      </w:r>
      <w:proofErr w:type="spellStart"/>
      <w:r w:rsidRPr="00160512">
        <w:t>receving</w:t>
      </w:r>
      <w:proofErr w:type="spellEnd"/>
      <w:r w:rsidRPr="00160512">
        <w:t xml:space="preserve"> SR at DU</w:t>
      </w:r>
    </w:p>
    <w:p w:rsidR="00F727D6" w:rsidRPr="00160512" w:rsidRDefault="00F727D6" w:rsidP="00F727D6">
      <w:pPr>
        <w:numPr>
          <w:ilvl w:val="0"/>
          <w:numId w:val="30"/>
        </w:numPr>
        <w:overflowPunct/>
        <w:autoSpaceDE/>
        <w:autoSpaceDN/>
        <w:adjustRightInd/>
        <w:spacing w:after="0"/>
        <w:textAlignment w:val="auto"/>
      </w:pPr>
      <w:r w:rsidRPr="00160512">
        <w:t>The parent does not need to be aware of the cell-specific signals/channel configurations of the child DU</w:t>
      </w:r>
    </w:p>
    <w:p w:rsidR="00782FF6" w:rsidRDefault="00782FF6" w:rsidP="00782FF6">
      <w:pPr>
        <w:rPr>
          <w:sz w:val="32"/>
        </w:rPr>
      </w:pPr>
    </w:p>
    <w:p w:rsidR="00A42E2B" w:rsidRPr="00E22A28" w:rsidRDefault="00A42E2B" w:rsidP="00A42E2B">
      <w:pPr>
        <w:rPr>
          <w:rStyle w:val="Strong"/>
        </w:rPr>
      </w:pPr>
      <w:r w:rsidRPr="00E22A28">
        <w:rPr>
          <w:rStyle w:val="Strong"/>
        </w:rPr>
        <w:t>RAN1 #</w:t>
      </w:r>
      <w:r>
        <w:rPr>
          <w:rStyle w:val="Strong"/>
        </w:rPr>
        <w:t>98 (Prague, August 2019)</w:t>
      </w:r>
      <w:r w:rsidR="00125192">
        <w:rPr>
          <w:rStyle w:val="Strong"/>
        </w:rPr>
        <w:t xml:space="preserve"> [</w:t>
      </w:r>
      <w:r w:rsidR="00290A98">
        <w:rPr>
          <w:rStyle w:val="Strong"/>
        </w:rPr>
        <w:t>6</w:t>
      </w:r>
      <w:r w:rsidR="00125192">
        <w:rPr>
          <w:rStyle w:val="Strong"/>
        </w:rPr>
        <w:t>]</w:t>
      </w:r>
    </w:p>
    <w:p w:rsidR="00F727D6" w:rsidRDefault="00A42E2B" w:rsidP="00A42E2B">
      <w:r>
        <w:t>Feature Lead summary R1-190</w:t>
      </w:r>
      <w:r w:rsidR="00400083">
        <w:t>9531</w:t>
      </w: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pPr>
        <w:numPr>
          <w:ilvl w:val="0"/>
          <w:numId w:val="33"/>
        </w:numPr>
        <w:overflowPunct/>
        <w:autoSpaceDE/>
        <w:autoSpaceDN/>
        <w:adjustRightInd/>
        <w:spacing w:after="0"/>
        <w:textAlignment w:val="auto"/>
      </w:pPr>
      <w:r w:rsidRPr="001D4FD5">
        <w:t xml:space="preserve">In Rel-16 for IAB backhaul, only existing slot pattern durations are supported. </w:t>
      </w:r>
    </w:p>
    <w:p w:rsidR="00400083" w:rsidRDefault="00400083" w:rsidP="00400083">
      <w:pPr>
        <w:ind w:left="1440" w:hanging="1440"/>
        <w:rPr>
          <w:lang w:eastAsia="x-none"/>
        </w:rPr>
      </w:pP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r w:rsidRPr="001D4FD5">
        <w:t xml:space="preserve">Slot formats with the sequence order UL-Flexible-DL are supported for IAB-node DU resource configurations (F1-AP) and IAB-node MT resource configurations provided in dedicated RRC </w:t>
      </w:r>
      <w:proofErr w:type="spellStart"/>
      <w:r w:rsidRPr="001D4FD5">
        <w:t>signaling</w:t>
      </w:r>
      <w:proofErr w:type="spellEnd"/>
      <w:r w:rsidRPr="001D4FD5">
        <w:t xml:space="preserve">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rsidR="00400083" w:rsidRPr="001D4FD5" w:rsidRDefault="00400083" w:rsidP="00400083">
      <w:pPr>
        <w:pStyle w:val="ListParagraph"/>
        <w:numPr>
          <w:ilvl w:val="0"/>
          <w:numId w:val="8"/>
        </w:numPr>
        <w:overflowPunct/>
        <w:autoSpaceDE/>
        <w:autoSpaceDN/>
        <w:adjustRightInd/>
        <w:spacing w:before="60" w:after="120"/>
        <w:jc w:val="both"/>
        <w:textAlignment w:val="auto"/>
      </w:pPr>
      <w:r w:rsidRPr="001D4FD5">
        <w:t>FFS: Support of dynamic indication of UL-Flexible-DL</w:t>
      </w: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r w:rsidRPr="001D4FD5">
        <w:t>The H/S/NA attributes for the per-cell DU resource configuration should take into account the associated MT carrier frequency(</w:t>
      </w:r>
      <w:proofErr w:type="spellStart"/>
      <w:r w:rsidRPr="001D4FD5">
        <w:t>ies</w:t>
      </w:r>
      <w:proofErr w:type="spellEnd"/>
      <w:r w:rsidRPr="001D4FD5">
        <w:t>).</w:t>
      </w:r>
    </w:p>
    <w:p w:rsidR="00400083" w:rsidRPr="001D4FD5" w:rsidRDefault="00400083" w:rsidP="00400083">
      <w:pPr>
        <w:numPr>
          <w:ilvl w:val="0"/>
          <w:numId w:val="8"/>
        </w:numPr>
        <w:overflowPunct/>
        <w:autoSpaceDE/>
        <w:autoSpaceDN/>
        <w:adjustRightInd/>
        <w:spacing w:after="0"/>
        <w:textAlignment w:val="auto"/>
      </w:pPr>
      <w:r w:rsidRPr="001D4FD5">
        <w:t>Note: RAN1 assumes that this is mainly needed for intra-band cases</w:t>
      </w:r>
    </w:p>
    <w:p w:rsidR="00400083" w:rsidRDefault="00400083" w:rsidP="00400083">
      <w:pPr>
        <w:ind w:left="1440" w:hanging="1440"/>
        <w:rPr>
          <w:lang w:val="en-US" w:eastAsia="x-none"/>
        </w:rPr>
      </w:pPr>
    </w:p>
    <w:p w:rsidR="00400083" w:rsidRPr="008A6A9C" w:rsidRDefault="00400083" w:rsidP="00400083">
      <w:pPr>
        <w:ind w:left="1440" w:hanging="1440"/>
        <w:rPr>
          <w:lang w:val="en-US" w:eastAsia="x-none"/>
        </w:rPr>
      </w:pPr>
      <w:r w:rsidRPr="008A6A9C">
        <w:rPr>
          <w:highlight w:val="green"/>
          <w:lang w:val="en-US" w:eastAsia="x-none"/>
        </w:rPr>
        <w:t>Agreements</w:t>
      </w:r>
      <w:r w:rsidRPr="008A6A9C">
        <w:rPr>
          <w:lang w:val="en-US" w:eastAsia="x-none"/>
        </w:rPr>
        <w:t>:</w:t>
      </w:r>
    </w:p>
    <w:p w:rsidR="00400083" w:rsidRPr="008A6A9C" w:rsidRDefault="00400083" w:rsidP="00400083">
      <w:r w:rsidRPr="008A6A9C">
        <w:t>To handle potential misalignment in time of the configured DU and MT resources when determining the validity of H/S/NA at the DU, the following is supported:</w:t>
      </w:r>
    </w:p>
    <w:p w:rsidR="00400083" w:rsidRPr="008A6A9C" w:rsidRDefault="00400083" w:rsidP="00400083">
      <w:pPr>
        <w:pStyle w:val="ListParagraph"/>
        <w:numPr>
          <w:ilvl w:val="0"/>
          <w:numId w:val="34"/>
        </w:numPr>
        <w:overflowPunct/>
        <w:autoSpaceDE/>
        <w:autoSpaceDN/>
        <w:adjustRightInd/>
        <w:spacing w:before="60" w:after="120"/>
        <w:jc w:val="both"/>
        <w:textAlignment w:val="auto"/>
      </w:pPr>
      <w:r w:rsidRPr="008A6A9C">
        <w:t xml:space="preserve">H/S/NA is applied/determined relative to the DU resource configuration (D/U/F) slot timing without considering the MT resource configuration or timing </w:t>
      </w:r>
    </w:p>
    <w:p w:rsidR="00400083" w:rsidRPr="008A6A9C" w:rsidRDefault="00400083" w:rsidP="00400083">
      <w:pPr>
        <w:pStyle w:val="ListParagraph"/>
        <w:numPr>
          <w:ilvl w:val="0"/>
          <w:numId w:val="35"/>
        </w:numPr>
        <w:overflowPunct/>
        <w:autoSpaceDE/>
        <w:autoSpaceDN/>
        <w:adjustRightInd/>
        <w:spacing w:before="60" w:after="120"/>
        <w:jc w:val="both"/>
        <w:textAlignment w:val="auto"/>
      </w:pPr>
      <w:r w:rsidRPr="008A6A9C">
        <w:t>The parent DU should know the information about the misalignment between the MT and DU DL Tx/Rx / UL Tx/Rx timing(s) in order to avoid resource type conflicts</w:t>
      </w:r>
    </w:p>
    <w:p w:rsidR="00400083" w:rsidRPr="008A6A9C" w:rsidRDefault="00400083" w:rsidP="00400083">
      <w:pPr>
        <w:pStyle w:val="ListParagraph"/>
        <w:numPr>
          <w:ilvl w:val="1"/>
          <w:numId w:val="35"/>
        </w:numPr>
        <w:overflowPunct/>
        <w:autoSpaceDE/>
        <w:autoSpaceDN/>
        <w:adjustRightInd/>
        <w:spacing w:before="60" w:after="120"/>
        <w:jc w:val="both"/>
        <w:textAlignment w:val="auto"/>
      </w:pPr>
      <w:r w:rsidRPr="008A6A9C">
        <w:t>FFS whether any explicit signalling is necessary or not</w:t>
      </w:r>
    </w:p>
    <w:p w:rsidR="00400083" w:rsidRPr="008A6A9C" w:rsidRDefault="00400083" w:rsidP="00400083">
      <w:pPr>
        <w:pStyle w:val="ListParagraph"/>
        <w:numPr>
          <w:ilvl w:val="0"/>
          <w:numId w:val="35"/>
        </w:numPr>
        <w:overflowPunct/>
        <w:autoSpaceDE/>
        <w:autoSpaceDN/>
        <w:adjustRightInd/>
        <w:spacing w:before="60" w:after="120"/>
        <w:jc w:val="both"/>
        <w:textAlignment w:val="auto"/>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rsidR="00400083" w:rsidRPr="008A6A9C" w:rsidRDefault="00400083" w:rsidP="00400083">
      <w:pPr>
        <w:ind w:left="1440" w:hanging="1440"/>
        <w:rPr>
          <w:lang w:eastAsia="x-none"/>
        </w:rPr>
      </w:pPr>
      <w:r w:rsidRPr="008A6A9C">
        <w:rPr>
          <w:highlight w:val="green"/>
          <w:lang w:eastAsia="x-none"/>
        </w:rPr>
        <w:t>Agreements</w:t>
      </w:r>
      <w:r w:rsidRPr="008A6A9C">
        <w:rPr>
          <w:lang w:eastAsia="x-none"/>
        </w:rPr>
        <w:t>:</w:t>
      </w:r>
    </w:p>
    <w:p w:rsidR="00400083" w:rsidRPr="008A6A9C" w:rsidRDefault="00400083" w:rsidP="00400083">
      <w:pPr>
        <w:rPr>
          <w:rFonts w:eastAsia="Calibri"/>
        </w:rPr>
      </w:pPr>
      <w:r w:rsidRPr="008A6A9C">
        <w:rPr>
          <w:rFonts w:eastAsia="Calibri"/>
        </w:rPr>
        <w:t>For the explicit indication of DU-IA:</w:t>
      </w:r>
    </w:p>
    <w:p w:rsidR="00400083" w:rsidRPr="008A6A9C" w:rsidRDefault="00400083" w:rsidP="00400083">
      <w:pPr>
        <w:pStyle w:val="ListParagraph"/>
        <w:numPr>
          <w:ilvl w:val="0"/>
          <w:numId w:val="36"/>
        </w:numPr>
        <w:overflowPunct/>
        <w:autoSpaceDE/>
        <w:autoSpaceDN/>
        <w:adjustRightInd/>
        <w:spacing w:before="60" w:after="120"/>
        <w:jc w:val="both"/>
        <w:textAlignment w:val="auto"/>
        <w:rPr>
          <w:rFonts w:eastAsia="Calibri"/>
        </w:rPr>
      </w:pPr>
      <w:r w:rsidRPr="008A6A9C">
        <w:rPr>
          <w:rFonts w:eastAsia="Calibri"/>
        </w:rPr>
        <w:t xml:space="preserve">At least DU-IA can be indicated independently of the MT resource configuration:  </w:t>
      </w:r>
    </w:p>
    <w:p w:rsidR="00400083" w:rsidRPr="008A6A9C" w:rsidRDefault="00400083" w:rsidP="00400083">
      <w:pPr>
        <w:pStyle w:val="ListParagraph"/>
        <w:numPr>
          <w:ilvl w:val="1"/>
          <w:numId w:val="36"/>
        </w:numPr>
        <w:overflowPunct/>
        <w:autoSpaceDE/>
        <w:autoSpaceDN/>
        <w:adjustRightInd/>
        <w:spacing w:before="60" w:after="120"/>
        <w:jc w:val="both"/>
        <w:textAlignment w:val="auto"/>
        <w:rPr>
          <w:rFonts w:eastAsia="Calibri"/>
        </w:rPr>
      </w:pPr>
      <w:r w:rsidRPr="008A6A9C">
        <w:rPr>
          <w:rFonts w:eastAsia="Calibri"/>
        </w:rPr>
        <w:t>FFS the DCI indicates DU-IA per-resource type (D/U/F), slot, etc.</w:t>
      </w:r>
    </w:p>
    <w:p w:rsidR="00400083" w:rsidRPr="008A6A9C" w:rsidRDefault="00400083" w:rsidP="00400083">
      <w:pPr>
        <w:pStyle w:val="ListParagraph"/>
        <w:numPr>
          <w:ilvl w:val="0"/>
          <w:numId w:val="36"/>
        </w:numPr>
        <w:overflowPunct/>
        <w:autoSpaceDE/>
        <w:autoSpaceDN/>
        <w:adjustRightInd/>
        <w:spacing w:before="60" w:after="120"/>
        <w:jc w:val="both"/>
        <w:textAlignment w:val="auto"/>
        <w:rPr>
          <w:rFonts w:eastAsia="Calibri"/>
        </w:rPr>
      </w:pPr>
      <w:r w:rsidRPr="008A6A9C">
        <w:rPr>
          <w:rFonts w:eastAsia="Calibri"/>
        </w:rPr>
        <w:t>FFS: Whether this indication is via a new DCI format or DCI Format 2_0 using existing and/or reserved entries of Table 11.1.1-1 in 38.213</w:t>
      </w:r>
    </w:p>
    <w:p w:rsidR="00400083" w:rsidRPr="008A6A9C" w:rsidRDefault="00400083" w:rsidP="00400083">
      <w:pPr>
        <w:pStyle w:val="ListParagraph"/>
        <w:numPr>
          <w:ilvl w:val="0"/>
          <w:numId w:val="36"/>
        </w:numPr>
        <w:overflowPunct/>
        <w:autoSpaceDE/>
        <w:autoSpaceDN/>
        <w:adjustRightInd/>
        <w:spacing w:before="60" w:after="120"/>
        <w:jc w:val="both"/>
        <w:textAlignment w:val="auto"/>
        <w:rPr>
          <w:rFonts w:eastAsia="Calibri"/>
        </w:rPr>
      </w:pPr>
      <w:r w:rsidRPr="008A6A9C">
        <w:rPr>
          <w:rFonts w:eastAsia="Calibri"/>
        </w:rPr>
        <w:t xml:space="preserve">FFS: Whether for the purpose of </w:t>
      </w:r>
      <w:proofErr w:type="spellStart"/>
      <w:r w:rsidRPr="008A6A9C">
        <w:rPr>
          <w:rFonts w:eastAsia="Calibri"/>
        </w:rPr>
        <w:t>signaling</w:t>
      </w:r>
      <w:proofErr w:type="spellEnd"/>
      <w:r w:rsidRPr="008A6A9C">
        <w:rPr>
          <w:rFonts w:eastAsia="Calibri"/>
        </w:rPr>
        <w:t xml:space="preserve"> optimization a DU/MT resource type can additionally be jointly indicated with DU-IA which overrides the flexible resources in the semi-static DU/MT resource configuration </w:t>
      </w:r>
    </w:p>
    <w:p w:rsidR="00A42E2B" w:rsidRPr="00782FF6" w:rsidRDefault="00A42E2B" w:rsidP="00A42E2B"/>
    <w:p w:rsidR="003A36CE" w:rsidRDefault="003427E9" w:rsidP="003A36CE">
      <w:pPr>
        <w:pStyle w:val="Heading3"/>
      </w:pPr>
      <w:r w:rsidRPr="003427E9">
        <w:lastRenderedPageBreak/>
        <w:t>Mechanism to support the “case-1” OTA timing alignment</w:t>
      </w:r>
    </w:p>
    <w:p w:rsidR="00B648F8" w:rsidRPr="00E22A28" w:rsidRDefault="00B648F8" w:rsidP="00B648F8">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B648F8" w:rsidRPr="00826173" w:rsidRDefault="00B648F8" w:rsidP="00B648F8">
      <w:pPr>
        <w:rPr>
          <w:rStyle w:val="Strong"/>
          <w:b w:val="0"/>
          <w:bCs w:val="0"/>
        </w:rPr>
      </w:pPr>
      <w:r>
        <w:t>Feature Lead summary R1-190</w:t>
      </w:r>
      <w:r w:rsidR="007455E2">
        <w:t>1417</w:t>
      </w:r>
    </w:p>
    <w:p w:rsidR="007455E2" w:rsidRDefault="007455E2" w:rsidP="007455E2">
      <w:pPr>
        <w:rPr>
          <w:lang w:eastAsia="x-none"/>
        </w:rPr>
      </w:pPr>
      <w:r>
        <w:rPr>
          <w:highlight w:val="green"/>
          <w:lang w:eastAsia="x-none"/>
        </w:rPr>
        <w:t>Agreements</w:t>
      </w:r>
      <w:r>
        <w:rPr>
          <w:lang w:eastAsia="x-none"/>
        </w:rPr>
        <w:t>:</w:t>
      </w:r>
    </w:p>
    <w:p w:rsidR="007455E2" w:rsidRDefault="007455E2" w:rsidP="007455E2">
      <w:r>
        <w:t xml:space="preserve">An IAB node should set its DL TX timing ahead of its DL Rx timing by TA/2 + </w:t>
      </w:r>
      <w:proofErr w:type="spellStart"/>
      <w:r>
        <w:t>T_delta</w:t>
      </w:r>
      <w:proofErr w:type="spellEnd"/>
    </w:p>
    <w:p w:rsidR="007455E2" w:rsidRDefault="007455E2" w:rsidP="007455E2">
      <w:pPr>
        <w:numPr>
          <w:ilvl w:val="0"/>
          <w:numId w:val="15"/>
        </w:numPr>
        <w:overflowPunct/>
        <w:autoSpaceDE/>
        <w:autoSpaceDN/>
        <w:adjustRightInd/>
        <w:spacing w:after="0"/>
        <w:textAlignment w:val="auto"/>
      </w:pPr>
      <w:proofErr w:type="spellStart"/>
      <w:r>
        <w:t>T_delta</w:t>
      </w:r>
      <w:proofErr w:type="spellEnd"/>
      <w:r>
        <w:t xml:space="preserve"> is signalled from the parent node, where the value is intended to account for factors such the offset between parent DL Tx and UL Rx, if any due to factors such as Tx to Rx switching time, HW impairments, etc.</w:t>
      </w:r>
    </w:p>
    <w:p w:rsidR="007455E2" w:rsidRDefault="007455E2" w:rsidP="007455E2">
      <w:pPr>
        <w:numPr>
          <w:ilvl w:val="0"/>
          <w:numId w:val="15"/>
        </w:numPr>
        <w:overflowPunct/>
        <w:autoSpaceDE/>
        <w:autoSpaceDN/>
        <w:adjustRightInd/>
        <w:spacing w:after="0"/>
        <w:textAlignment w:val="auto"/>
      </w:pPr>
      <w:r>
        <w:t>TA is the timing gap between UL Tx timing and DL Rx timing, which is derived based on existing Rel-15 mechanism</w:t>
      </w:r>
    </w:p>
    <w:p w:rsidR="007455E2" w:rsidRDefault="007455E2" w:rsidP="007455E2">
      <w:pPr>
        <w:numPr>
          <w:ilvl w:val="0"/>
          <w:numId w:val="16"/>
        </w:numPr>
        <w:overflowPunct/>
        <w:autoSpaceDE/>
        <w:autoSpaceDN/>
        <w:adjustRightInd/>
        <w:spacing w:before="60" w:after="120"/>
        <w:jc w:val="both"/>
        <w:textAlignment w:val="auto"/>
      </w:pPr>
      <w:r>
        <w:t>FFS (not necessarily an exhaustive list):</w:t>
      </w:r>
    </w:p>
    <w:p w:rsidR="007455E2" w:rsidRDefault="007455E2" w:rsidP="007455E2">
      <w:pPr>
        <w:numPr>
          <w:ilvl w:val="1"/>
          <w:numId w:val="16"/>
        </w:numPr>
        <w:overflowPunct/>
        <w:autoSpaceDE/>
        <w:autoSpaceDN/>
        <w:adjustRightInd/>
        <w:spacing w:before="60" w:after="120"/>
        <w:jc w:val="both"/>
        <w:textAlignment w:val="auto"/>
      </w:pPr>
      <w:r>
        <w:t xml:space="preserve">value range and granularity of </w:t>
      </w:r>
      <w:proofErr w:type="spellStart"/>
      <w:r>
        <w:t>Tdelta</w:t>
      </w:r>
      <w:proofErr w:type="spellEnd"/>
    </w:p>
    <w:p w:rsidR="007455E2" w:rsidRDefault="007455E2" w:rsidP="007455E2">
      <w:pPr>
        <w:numPr>
          <w:ilvl w:val="1"/>
          <w:numId w:val="16"/>
        </w:numPr>
        <w:overflowPunct/>
        <w:autoSpaceDE/>
        <w:autoSpaceDN/>
        <w:adjustRightInd/>
        <w:spacing w:before="60" w:after="120"/>
        <w:jc w:val="both"/>
        <w:textAlignment w:val="auto"/>
      </w:pPr>
      <w:r>
        <w:t xml:space="preserve">need for aperiodic/periodic updates of </w:t>
      </w:r>
      <w:proofErr w:type="spellStart"/>
      <w:r>
        <w:t>Tdelta</w:t>
      </w:r>
      <w:proofErr w:type="spellEnd"/>
    </w:p>
    <w:p w:rsidR="007455E2" w:rsidRDefault="007455E2" w:rsidP="007455E2">
      <w:pPr>
        <w:numPr>
          <w:ilvl w:val="1"/>
          <w:numId w:val="16"/>
        </w:numPr>
        <w:overflowPunct/>
        <w:autoSpaceDE/>
        <w:autoSpaceDN/>
        <w:adjustRightInd/>
        <w:spacing w:before="60" w:after="120"/>
        <w:jc w:val="both"/>
        <w:textAlignment w:val="auto"/>
      </w:pPr>
      <w:r>
        <w:t xml:space="preserve">other timing impairment factors for adjusting IAB node timing to be included in </w:t>
      </w:r>
      <w:proofErr w:type="spellStart"/>
      <w:r>
        <w:t>Tdelta</w:t>
      </w:r>
      <w:proofErr w:type="spellEnd"/>
    </w:p>
    <w:p w:rsidR="007455E2" w:rsidRDefault="007455E2" w:rsidP="007455E2">
      <w:pPr>
        <w:numPr>
          <w:ilvl w:val="1"/>
          <w:numId w:val="16"/>
        </w:numPr>
        <w:overflowPunct/>
        <w:autoSpaceDE/>
        <w:autoSpaceDN/>
        <w:adjustRightInd/>
        <w:spacing w:before="60" w:after="120"/>
        <w:jc w:val="both"/>
        <w:textAlignment w:val="auto"/>
      </w:pPr>
      <w:r>
        <w:t>timing alignment when the IAB node has multiple parents</w:t>
      </w:r>
    </w:p>
    <w:p w:rsidR="00B648F8" w:rsidRPr="007455E2" w:rsidRDefault="007455E2" w:rsidP="00B648F8">
      <w:pPr>
        <w:numPr>
          <w:ilvl w:val="1"/>
          <w:numId w:val="16"/>
        </w:numPr>
        <w:overflowPunct/>
        <w:autoSpaceDE/>
        <w:autoSpaceDN/>
        <w:adjustRightInd/>
        <w:spacing w:before="60" w:after="120"/>
        <w:jc w:val="both"/>
        <w:textAlignment w:val="auto"/>
        <w:rPr>
          <w:rStyle w:val="Strong"/>
          <w:b w:val="0"/>
          <w:bCs w:val="0"/>
        </w:rPr>
      </w:pPr>
      <w:r>
        <w:t>Note: once the design of the above FFS points is in a good shape, an LS to RAN4 may be necessary to solicit their input</w:t>
      </w:r>
    </w:p>
    <w:p w:rsidR="00B648F8" w:rsidRDefault="00B648F8" w:rsidP="00B648F8">
      <w:pPr>
        <w:rPr>
          <w:rStyle w:val="Strong"/>
        </w:rPr>
      </w:pPr>
    </w:p>
    <w:p w:rsidR="00B648F8" w:rsidRPr="00E22A28" w:rsidRDefault="00B648F8" w:rsidP="00B648F8">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3A36CE" w:rsidRDefault="00B648F8" w:rsidP="00B648F8">
      <w:r>
        <w:t>Feature Lead summary R1-1903583</w:t>
      </w:r>
    </w:p>
    <w:p w:rsidR="00B648F8" w:rsidRPr="00A57A35" w:rsidRDefault="00B648F8" w:rsidP="00B648F8">
      <w:pPr>
        <w:rPr>
          <w:highlight w:val="green"/>
          <w:lang w:eastAsia="x-none"/>
        </w:rPr>
      </w:pPr>
      <w:r w:rsidRPr="00A57A35">
        <w:rPr>
          <w:highlight w:val="green"/>
          <w:lang w:eastAsia="x-none"/>
        </w:rPr>
        <w:t>Agreements:</w:t>
      </w:r>
    </w:p>
    <w:p w:rsidR="00B648F8" w:rsidRPr="00A57A35" w:rsidRDefault="00B648F8" w:rsidP="00B648F8">
      <w:pPr>
        <w:numPr>
          <w:ilvl w:val="0"/>
          <w:numId w:val="9"/>
        </w:numPr>
        <w:overflowPunct/>
        <w:autoSpaceDE/>
        <w:autoSpaceDN/>
        <w:adjustRightInd/>
        <w:spacing w:before="60" w:after="120"/>
        <w:jc w:val="both"/>
        <w:textAlignment w:val="auto"/>
      </w:pPr>
      <w:proofErr w:type="spellStart"/>
      <w:r w:rsidRPr="00A57A35">
        <w:t>T_delta</w:t>
      </w:r>
      <w:proofErr w:type="spellEnd"/>
      <w:r w:rsidRPr="00A57A35">
        <w:t xml:space="preserve"> is indicated by a parent to the child node independently from the existing Rel.15 TA indication from the parent node used to set the UL Tx timing of the child IAB node’s MT </w:t>
      </w:r>
    </w:p>
    <w:p w:rsidR="00B648F8" w:rsidRPr="00A57A35" w:rsidRDefault="00B648F8" w:rsidP="00B648F8">
      <w:pPr>
        <w:numPr>
          <w:ilvl w:val="1"/>
          <w:numId w:val="9"/>
        </w:numPr>
        <w:overflowPunct/>
        <w:autoSpaceDE/>
        <w:autoSpaceDN/>
        <w:adjustRightInd/>
        <w:spacing w:before="60" w:after="120"/>
        <w:jc w:val="both"/>
        <w:textAlignment w:val="auto"/>
      </w:pPr>
      <w:proofErr w:type="spellStart"/>
      <w:r w:rsidRPr="00A57A35">
        <w:t>T_delta</w:t>
      </w:r>
      <w:proofErr w:type="spellEnd"/>
      <w:r w:rsidRPr="00A57A35">
        <w:t xml:space="preserve"> is updated on an aperiodic basis determined by the parent node</w:t>
      </w:r>
    </w:p>
    <w:p w:rsidR="00B648F8" w:rsidRPr="00A57A35" w:rsidRDefault="00B648F8" w:rsidP="00B648F8">
      <w:pPr>
        <w:numPr>
          <w:ilvl w:val="1"/>
          <w:numId w:val="9"/>
        </w:numPr>
        <w:overflowPunct/>
        <w:autoSpaceDE/>
        <w:autoSpaceDN/>
        <w:adjustRightInd/>
        <w:spacing w:before="60" w:after="120"/>
        <w:jc w:val="both"/>
        <w:textAlignment w:val="auto"/>
      </w:pPr>
      <w:r w:rsidRPr="00A57A35">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B648F8" w:rsidRPr="00A57A35" w:rsidRDefault="00B648F8" w:rsidP="00B648F8">
      <w:pPr>
        <w:numPr>
          <w:ilvl w:val="2"/>
          <w:numId w:val="9"/>
        </w:numPr>
        <w:overflowPunct/>
        <w:autoSpaceDE/>
        <w:autoSpaceDN/>
        <w:adjustRightInd/>
        <w:spacing w:before="60" w:after="120"/>
        <w:jc w:val="both"/>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rsidR="00B648F8" w:rsidRPr="00A57A35" w:rsidRDefault="00B648F8" w:rsidP="00B648F8">
      <w:pPr>
        <w:numPr>
          <w:ilvl w:val="2"/>
          <w:numId w:val="9"/>
        </w:numPr>
        <w:overflowPunct/>
        <w:autoSpaceDE/>
        <w:autoSpaceDN/>
        <w:adjustRightInd/>
        <w:spacing w:before="60" w:after="120"/>
        <w:jc w:val="both"/>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B648F8" w:rsidRPr="00A57A35" w:rsidRDefault="00B648F8" w:rsidP="00B648F8">
      <w:pPr>
        <w:numPr>
          <w:ilvl w:val="1"/>
          <w:numId w:val="9"/>
        </w:numPr>
        <w:overflowPunct/>
        <w:autoSpaceDE/>
        <w:autoSpaceDN/>
        <w:adjustRightInd/>
        <w:spacing w:before="60" w:after="120"/>
        <w:jc w:val="both"/>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B648F8" w:rsidRPr="00A57A35" w:rsidRDefault="00B648F8" w:rsidP="00B648F8">
      <w:pPr>
        <w:numPr>
          <w:ilvl w:val="0"/>
          <w:numId w:val="9"/>
        </w:numPr>
        <w:overflowPunct/>
        <w:autoSpaceDE/>
        <w:autoSpaceDN/>
        <w:adjustRightInd/>
        <w:spacing w:before="60" w:after="120"/>
        <w:jc w:val="both"/>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0B1614">
        <w:t>F</w:t>
      </w:r>
      <w:r>
        <w:t xml:space="preserve">inal LS in </w:t>
      </w:r>
      <w:r w:rsidRPr="00E5047F">
        <w:rPr>
          <w:highlight w:val="green"/>
        </w:rPr>
        <w:t>R1-1903810</w:t>
      </w:r>
      <w:r w:rsidR="000B1614">
        <w:t>.</w:t>
      </w:r>
    </w:p>
    <w:p w:rsidR="003A36CE" w:rsidRDefault="003A36CE" w:rsidP="003A36CE"/>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R1-1905778</w:t>
      </w:r>
    </w:p>
    <w:p w:rsidR="00030113" w:rsidRDefault="00030113" w:rsidP="0081412A">
      <w:pPr>
        <w:rPr>
          <w:highlight w:val="green"/>
          <w:lang w:eastAsia="x-none"/>
        </w:rPr>
      </w:pPr>
    </w:p>
    <w:p w:rsidR="00030113" w:rsidRDefault="00030113" w:rsidP="0081412A">
      <w:pPr>
        <w:rPr>
          <w:highlight w:val="green"/>
          <w:lang w:eastAsia="x-none"/>
        </w:rPr>
      </w:pPr>
    </w:p>
    <w:p w:rsidR="00030113" w:rsidRDefault="00030113" w:rsidP="0081412A">
      <w:pPr>
        <w:rPr>
          <w:highlight w:val="green"/>
          <w:lang w:eastAsia="x-none"/>
        </w:rPr>
      </w:pPr>
    </w:p>
    <w:p w:rsidR="0081412A" w:rsidRPr="00E4245E" w:rsidRDefault="0081412A" w:rsidP="0081412A">
      <w:pPr>
        <w:rPr>
          <w:highlight w:val="green"/>
          <w:lang w:eastAsia="x-none"/>
        </w:rPr>
      </w:pPr>
      <w:r w:rsidRPr="00E4245E">
        <w:rPr>
          <w:highlight w:val="green"/>
          <w:lang w:eastAsia="x-none"/>
        </w:rPr>
        <w:lastRenderedPageBreak/>
        <w:t>Agreements:</w:t>
      </w:r>
    </w:p>
    <w:p w:rsidR="0081412A" w:rsidRPr="00E4245E" w:rsidRDefault="0081412A" w:rsidP="0081412A">
      <w:r w:rsidRPr="00E4245E">
        <w:rPr>
          <w:lang w:val="en-US" w:eastAsia="zh-CN"/>
        </w:rPr>
        <w:t>I</w:t>
      </w:r>
      <w:proofErr w:type="spellStart"/>
      <w:r w:rsidRPr="00E4245E">
        <w:rPr>
          <w:color w:val="000000"/>
        </w:rPr>
        <w:t>n</w:t>
      </w:r>
      <w:proofErr w:type="spellEnd"/>
      <w:r w:rsidRPr="00E4245E">
        <w:rPr>
          <w:color w:val="000000"/>
        </w:rPr>
        <w:t xml:space="preserve">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81412A" w:rsidRPr="00E4245E" w:rsidRDefault="0081412A" w:rsidP="0081412A">
      <w:pPr>
        <w:pStyle w:val="ListParagraph"/>
        <w:numPr>
          <w:ilvl w:val="0"/>
          <w:numId w:val="23"/>
        </w:numPr>
        <w:spacing w:after="120" w:line="259" w:lineRule="auto"/>
      </w:pPr>
      <w:r w:rsidRPr="00E4245E">
        <w:t xml:space="preserve">The setting of </w:t>
      </w:r>
      <w:proofErr w:type="spellStart"/>
      <w:r w:rsidRPr="00E4245E">
        <w:t>T_delta</w:t>
      </w:r>
      <w:proofErr w:type="spellEnd"/>
      <w:r w:rsidRPr="00E4245E">
        <w:t xml:space="preserve"> is not necessarily specified. </w:t>
      </w:r>
    </w:p>
    <w:p w:rsidR="0081412A" w:rsidRPr="00E4245E" w:rsidRDefault="0081412A" w:rsidP="0081412A">
      <w:pPr>
        <w:pStyle w:val="ListParagraph"/>
        <w:numPr>
          <w:ilvl w:val="0"/>
          <w:numId w:val="23"/>
        </w:numPr>
        <w:spacing w:after="120" w:line="259" w:lineRule="auto"/>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81412A" w:rsidRPr="008B531F" w:rsidRDefault="0081412A" w:rsidP="0081412A">
      <w:pPr>
        <w:pStyle w:val="ListParagraph"/>
        <w:numPr>
          <w:ilvl w:val="0"/>
          <w:numId w:val="23"/>
        </w:numPr>
        <w:spacing w:after="120" w:line="259" w:lineRule="auto"/>
      </w:pPr>
      <w:r w:rsidRPr="00E4245E">
        <w:t xml:space="preserve">Send LS to RAN4 for timing clarification. </w:t>
      </w:r>
      <w:r>
        <w:t xml:space="preserve">Final LS in </w:t>
      </w:r>
      <w:r w:rsidRPr="0081412A">
        <w:rPr>
          <w:highlight w:val="green"/>
        </w:rPr>
        <w:t>R1-1905842</w:t>
      </w:r>
      <w:r w:rsidR="000B1614">
        <w:t>.</w:t>
      </w:r>
    </w:p>
    <w:p w:rsidR="0081412A" w:rsidRDefault="0081412A" w:rsidP="0081412A">
      <w:pPr>
        <w:rPr>
          <w:b/>
          <w:lang w:eastAsia="x-none"/>
        </w:rPr>
      </w:pPr>
    </w:p>
    <w:p w:rsidR="0081412A" w:rsidRPr="00E4245E" w:rsidRDefault="0081412A" w:rsidP="0081412A">
      <w:pPr>
        <w:rPr>
          <w:b/>
          <w:lang w:eastAsia="x-none"/>
        </w:rPr>
      </w:pPr>
      <w:r w:rsidRPr="00E4245E">
        <w:rPr>
          <w:highlight w:val="green"/>
          <w:lang w:eastAsia="x-none"/>
        </w:rPr>
        <w:t>Agreements</w:t>
      </w:r>
      <w:r w:rsidRPr="00E4245E">
        <w:rPr>
          <w:b/>
          <w:lang w:eastAsia="x-none"/>
        </w:rPr>
        <w:t>:</w:t>
      </w:r>
    </w:p>
    <w:p w:rsidR="0081412A" w:rsidRPr="00E4245E" w:rsidRDefault="0081412A" w:rsidP="0081412A">
      <w:pPr>
        <w:numPr>
          <w:ilvl w:val="0"/>
          <w:numId w:val="24"/>
        </w:numPr>
        <w:overflowPunct/>
        <w:autoSpaceDE/>
        <w:autoSpaceDN/>
        <w:adjustRightInd/>
        <w:spacing w:beforeLines="100" w:before="240" w:afterLines="50" w:after="120"/>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DL-Tx timing. </w:t>
      </w:r>
    </w:p>
    <w:p w:rsidR="0081412A" w:rsidRDefault="0081412A" w:rsidP="0081412A">
      <w:pPr>
        <w:pStyle w:val="Heading3"/>
      </w:pPr>
    </w:p>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A31572">
        <w:t>7667</w:t>
      </w:r>
    </w:p>
    <w:p w:rsidR="00A31572" w:rsidRPr="00CE70A6" w:rsidRDefault="00A31572" w:rsidP="00A31572">
      <w:r w:rsidRPr="00CE70A6">
        <w:rPr>
          <w:highlight w:val="green"/>
        </w:rPr>
        <w:t>Agreements</w:t>
      </w:r>
      <w:r w:rsidRPr="00CE70A6">
        <w:t>:</w:t>
      </w:r>
    </w:p>
    <w:p w:rsidR="00A31572" w:rsidRDefault="00A31572" w:rsidP="00A31572">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782FF6" w:rsidRDefault="00782FF6" w:rsidP="00782FF6"/>
    <w:p w:rsidR="00A31572" w:rsidRPr="00E22A28" w:rsidRDefault="00A31572" w:rsidP="00A31572">
      <w:pPr>
        <w:rPr>
          <w:rStyle w:val="Strong"/>
        </w:rPr>
      </w:pPr>
      <w:r w:rsidRPr="00E22A28">
        <w:rPr>
          <w:rStyle w:val="Strong"/>
        </w:rPr>
        <w:t>RAN1 #</w:t>
      </w:r>
      <w:r>
        <w:rPr>
          <w:rStyle w:val="Strong"/>
        </w:rPr>
        <w:t>9</w:t>
      </w:r>
      <w:r w:rsidR="00A42E2B">
        <w:rPr>
          <w:rStyle w:val="Strong"/>
        </w:rPr>
        <w:t>8</w:t>
      </w:r>
      <w:r>
        <w:rPr>
          <w:rStyle w:val="Strong"/>
        </w:rPr>
        <w:t xml:space="preserve"> (</w:t>
      </w:r>
      <w:r w:rsidR="00A42E2B">
        <w:rPr>
          <w:rStyle w:val="Strong"/>
        </w:rPr>
        <w:t>Prague</w:t>
      </w:r>
      <w:r>
        <w:rPr>
          <w:rStyle w:val="Strong"/>
        </w:rPr>
        <w:t xml:space="preserve">, </w:t>
      </w:r>
      <w:r w:rsidR="00A42E2B">
        <w:rPr>
          <w:rStyle w:val="Strong"/>
        </w:rPr>
        <w:t>August</w:t>
      </w:r>
      <w:r>
        <w:rPr>
          <w:rStyle w:val="Strong"/>
        </w:rPr>
        <w:t xml:space="preserve"> 2019)</w:t>
      </w:r>
      <w:r w:rsidR="00125192">
        <w:rPr>
          <w:rStyle w:val="Strong"/>
        </w:rPr>
        <w:t xml:space="preserve"> [</w:t>
      </w:r>
      <w:r w:rsidR="00290A98">
        <w:rPr>
          <w:rStyle w:val="Strong"/>
        </w:rPr>
        <w:t>6</w:t>
      </w:r>
      <w:r w:rsidR="00125192">
        <w:rPr>
          <w:rStyle w:val="Strong"/>
        </w:rPr>
        <w:t>]</w:t>
      </w:r>
    </w:p>
    <w:p w:rsidR="00A31572" w:rsidRDefault="00A31572" w:rsidP="00A31572">
      <w:r>
        <w:t>Feature Lead summary R1-190</w:t>
      </w:r>
      <w:r w:rsidR="00A42E2B">
        <w:t>9804</w:t>
      </w:r>
    </w:p>
    <w:p w:rsidR="00A42E2B" w:rsidRPr="00046850" w:rsidRDefault="00A42E2B" w:rsidP="00A42E2B">
      <w:pPr>
        <w:rPr>
          <w:b/>
          <w:bCs/>
          <w:lang w:eastAsia="x-none"/>
        </w:rPr>
      </w:pPr>
      <w:r w:rsidRPr="00046850">
        <w:rPr>
          <w:highlight w:val="green"/>
          <w:lang w:eastAsia="x-none"/>
        </w:rPr>
        <w:t>Agreements</w:t>
      </w:r>
      <w:r w:rsidRPr="00046850">
        <w:rPr>
          <w:b/>
          <w:bCs/>
          <w:lang w:eastAsia="x-none"/>
        </w:rPr>
        <w:t>:</w:t>
      </w:r>
    </w:p>
    <w:p w:rsidR="00A42E2B" w:rsidRPr="00046850" w:rsidRDefault="00A42E2B" w:rsidP="00A42E2B">
      <w:pPr>
        <w:pStyle w:val="ListParagraph"/>
        <w:numPr>
          <w:ilvl w:val="0"/>
          <w:numId w:val="31"/>
        </w:numPr>
        <w:snapToGrid w:val="0"/>
        <w:spacing w:beforeLines="50" w:before="120" w:afterLines="50" w:after="120"/>
        <w:jc w:val="both"/>
        <w:rPr>
          <w:lang w:val="en-US" w:eastAsia="zh-CN"/>
        </w:rPr>
      </w:pPr>
      <w:r w:rsidRPr="00046850">
        <w:rPr>
          <w:lang w:val="en-US" w:eastAsia="zh-CN"/>
        </w:rPr>
        <w:t xml:space="preserve">According to RAN1 #96bis agreement, whether </w:t>
      </w:r>
      <w:proofErr w:type="spellStart"/>
      <w:r w:rsidRPr="00046850">
        <w:rPr>
          <w:lang w:val="en-US" w:eastAsia="zh-CN"/>
        </w:rPr>
        <w:t>T_delta</w:t>
      </w:r>
      <w:proofErr w:type="spellEnd"/>
      <w:r w:rsidRPr="00046850">
        <w:rPr>
          <w:lang w:val="en-US" w:eastAsia="zh-CN"/>
        </w:rPr>
        <w:t xml:space="preserve"> is a “target value” or an “actual value” is up to parent node implementation.   </w:t>
      </w:r>
    </w:p>
    <w:p w:rsidR="00A42E2B" w:rsidRPr="00046850" w:rsidRDefault="00A42E2B" w:rsidP="00A42E2B">
      <w:pPr>
        <w:pStyle w:val="ListParagraph"/>
        <w:numPr>
          <w:ilvl w:val="0"/>
          <w:numId w:val="31"/>
        </w:numPr>
        <w:snapToGrid w:val="0"/>
        <w:spacing w:beforeLines="50" w:before="120" w:afterLines="50" w:after="120"/>
        <w:jc w:val="both"/>
        <w:rPr>
          <w:lang w:val="en-US"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rsidR="00A42E2B" w:rsidRPr="00046850" w:rsidRDefault="00A42E2B" w:rsidP="00A42E2B">
      <w:pPr>
        <w:pStyle w:val="ListParagraph"/>
        <w:numPr>
          <w:ilvl w:val="1"/>
          <w:numId w:val="31"/>
        </w:numPr>
        <w:snapToGrid w:val="0"/>
        <w:spacing w:beforeLines="50" w:before="120" w:afterLines="50" w:after="120"/>
        <w:jc w:val="both"/>
        <w:rPr>
          <w:lang w:val="en-US" w:eastAsia="zh-CN"/>
        </w:rPr>
      </w:pPr>
      <w:proofErr w:type="spellStart"/>
      <w:r w:rsidRPr="00046850">
        <w:rPr>
          <w:color w:val="000000"/>
          <w:lang w:val="en-US"/>
        </w:rPr>
        <w:t>Opt</w:t>
      </w:r>
      <w:proofErr w:type="spellEnd"/>
      <w:r w:rsidRPr="00046850">
        <w:rPr>
          <w:color w:val="000000"/>
          <w:lang w:val="en-US"/>
        </w:rPr>
        <w:t xml:space="preserve">-A: </w:t>
      </w:r>
      <w:proofErr w:type="spellStart"/>
      <w:r w:rsidRPr="00046850">
        <w:rPr>
          <w:color w:val="000000"/>
          <w:lang w:val="en-US"/>
        </w:rPr>
        <w:t>T_delta</w:t>
      </w:r>
      <w:proofErr w:type="spellEnd"/>
      <w:r w:rsidRPr="00046850">
        <w:rPr>
          <w:color w:val="000000"/>
          <w:lang w:val="en-US"/>
        </w:rPr>
        <w:t xml:space="preserve"> is given by the latest </w:t>
      </w:r>
      <w:proofErr w:type="spellStart"/>
      <w:r w:rsidRPr="00046850">
        <w:rPr>
          <w:color w:val="000000"/>
          <w:lang w:val="en-US"/>
        </w:rPr>
        <w:t>T_delta</w:t>
      </w:r>
      <w:proofErr w:type="spellEnd"/>
      <w:r w:rsidRPr="00046850">
        <w:rPr>
          <w:color w:val="000000"/>
          <w:lang w:val="en-US"/>
        </w:rPr>
        <w:t xml:space="preserve">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rsidR="00A42E2B" w:rsidRPr="00046850" w:rsidRDefault="00A42E2B" w:rsidP="00A42E2B">
      <w:pPr>
        <w:pStyle w:val="ListParagraph"/>
        <w:numPr>
          <w:ilvl w:val="1"/>
          <w:numId w:val="31"/>
        </w:numPr>
        <w:snapToGrid w:val="0"/>
        <w:spacing w:beforeLines="50" w:before="120" w:afterLines="50" w:after="120"/>
        <w:jc w:val="both"/>
        <w:rPr>
          <w:lang w:val="en-US" w:eastAsia="zh-CN"/>
        </w:rPr>
      </w:pPr>
      <w:proofErr w:type="spellStart"/>
      <w:r w:rsidRPr="00046850">
        <w:t>Opt</w:t>
      </w:r>
      <w:proofErr w:type="spellEnd"/>
      <w:r w:rsidRPr="00046850">
        <w:t xml:space="preserve">-B: </w:t>
      </w:r>
      <w:proofErr w:type="spellStart"/>
      <w:r w:rsidRPr="00046850">
        <w:rPr>
          <w:color w:val="000000"/>
          <w:lang w:val="en-US"/>
        </w:rPr>
        <w:t>T_delta</w:t>
      </w:r>
      <w:proofErr w:type="spellEnd"/>
      <w:r w:rsidRPr="00046850">
        <w:rPr>
          <w:color w:val="000000"/>
          <w:lang w:val="en-US"/>
        </w:rPr>
        <w:t xml:space="preserve">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rsidR="00A42E2B" w:rsidRPr="00046850" w:rsidRDefault="00A42E2B" w:rsidP="00A42E2B">
      <w:pPr>
        <w:pStyle w:val="ListParagraph"/>
        <w:numPr>
          <w:ilvl w:val="0"/>
          <w:numId w:val="31"/>
        </w:numPr>
        <w:snapToGrid w:val="0"/>
        <w:spacing w:beforeLines="50" w:before="120" w:afterLines="50" w:after="120"/>
        <w:jc w:val="both"/>
        <w:rPr>
          <w:lang w:val="en-US" w:eastAsia="zh-CN"/>
        </w:rPr>
      </w:pPr>
      <w:r w:rsidRPr="00046850">
        <w:t>Once down-selected, further discuss how to reflect it in RAN1 specs</w:t>
      </w:r>
    </w:p>
    <w:p w:rsidR="00A42E2B" w:rsidRPr="00782FF6" w:rsidRDefault="00A42E2B" w:rsidP="00A31572"/>
    <w:p w:rsidR="00D14BA0" w:rsidRDefault="00D14BA0" w:rsidP="00D14BA0">
      <w:pPr>
        <w:pStyle w:val="Heading3"/>
      </w:pPr>
      <w:r>
        <w:t>References</w:t>
      </w:r>
    </w:p>
    <w:p w:rsidR="00290A98" w:rsidRDefault="00290A98" w:rsidP="00652213">
      <w:r>
        <w:t>[1]</w:t>
      </w:r>
      <w:r>
        <w:tab/>
        <w:t xml:space="preserve">RP-191558 - </w:t>
      </w:r>
      <w:r w:rsidRPr="00290A98">
        <w:t>Revised WID: Integrated Access and Backhaul for NR</w:t>
      </w:r>
      <w:r>
        <w:t xml:space="preserve"> – Qualcomm Incorporated – June 2019</w:t>
      </w:r>
    </w:p>
    <w:p w:rsidR="00D14BA0" w:rsidRDefault="00274D71" w:rsidP="00652213">
      <w:r>
        <w:t>[</w:t>
      </w:r>
      <w:r w:rsidR="00290A98">
        <w:t>2</w:t>
      </w:r>
      <w:r>
        <w:t>]</w:t>
      </w:r>
      <w:r>
        <w:tab/>
      </w:r>
      <w:r w:rsidR="00125192">
        <w:t xml:space="preserve">RAN1 #1901 - </w:t>
      </w:r>
      <w:r w:rsidR="00125192" w:rsidRPr="00125192">
        <w:t xml:space="preserve">Chairman's Notes RAN1 </w:t>
      </w:r>
      <w:proofErr w:type="spellStart"/>
      <w:r w:rsidR="00125192" w:rsidRPr="00125192">
        <w:t>AdHoc</w:t>
      </w:r>
      <w:proofErr w:type="spellEnd"/>
      <w:r w:rsidR="00125192" w:rsidRPr="00125192">
        <w:t xml:space="preserve"> 1901 final</w:t>
      </w:r>
      <w:r w:rsidR="00125192">
        <w:t xml:space="preserve"> – January 2019</w:t>
      </w:r>
    </w:p>
    <w:p w:rsidR="00125192" w:rsidRDefault="00125192" w:rsidP="00125192">
      <w:r>
        <w:t>[</w:t>
      </w:r>
      <w:r w:rsidR="00290A98">
        <w:t>3</w:t>
      </w:r>
      <w:r>
        <w:t>]</w:t>
      </w:r>
      <w:r>
        <w:tab/>
        <w:t xml:space="preserve">RAN1 #96 - </w:t>
      </w:r>
      <w:r w:rsidRPr="00125192">
        <w:t>Chairman's Notes RAN1</w:t>
      </w:r>
      <w:r>
        <w:t xml:space="preserve">#96 </w:t>
      </w:r>
      <w:r w:rsidRPr="00125192">
        <w:t>final</w:t>
      </w:r>
      <w:r>
        <w:t xml:space="preserve"> – February 2019</w:t>
      </w:r>
    </w:p>
    <w:p w:rsidR="00125192" w:rsidRDefault="00125192" w:rsidP="00125192">
      <w:r>
        <w:t>[</w:t>
      </w:r>
      <w:r w:rsidR="00290A98">
        <w:t>4</w:t>
      </w:r>
      <w:r>
        <w:t>]</w:t>
      </w:r>
      <w:r>
        <w:tab/>
        <w:t xml:space="preserve">RAN1 #96bis - </w:t>
      </w:r>
      <w:r w:rsidRPr="00125192">
        <w:t>Chairman's Notes RAN1</w:t>
      </w:r>
      <w:r>
        <w:t xml:space="preserve">#96bis </w:t>
      </w:r>
      <w:r w:rsidRPr="00125192">
        <w:t>final</w:t>
      </w:r>
      <w:r>
        <w:t xml:space="preserve"> – April 2019</w:t>
      </w:r>
    </w:p>
    <w:p w:rsidR="00125192" w:rsidRDefault="00125192" w:rsidP="00125192">
      <w:r>
        <w:t>[</w:t>
      </w:r>
      <w:r w:rsidR="00290A98">
        <w:t>5</w:t>
      </w:r>
      <w:r>
        <w:t>]</w:t>
      </w:r>
      <w:r>
        <w:tab/>
        <w:t xml:space="preserve">RAN1 #97 - </w:t>
      </w:r>
      <w:r w:rsidRPr="00125192">
        <w:t>Chairman's Notes RAN1</w:t>
      </w:r>
      <w:r>
        <w:t xml:space="preserve">#97 </w:t>
      </w:r>
      <w:r w:rsidRPr="00125192">
        <w:t>final</w:t>
      </w:r>
      <w:r>
        <w:t xml:space="preserve"> – May 2019</w:t>
      </w:r>
    </w:p>
    <w:p w:rsidR="00125192" w:rsidRDefault="00125192" w:rsidP="00125192">
      <w:r>
        <w:t>[</w:t>
      </w:r>
      <w:r w:rsidR="00290A98">
        <w:t>6</w:t>
      </w:r>
      <w:r>
        <w:t>]</w:t>
      </w:r>
      <w:r>
        <w:tab/>
        <w:t xml:space="preserve">RAN1 #98 - </w:t>
      </w:r>
      <w:r w:rsidRPr="00125192">
        <w:t>Chairman's Notes RAN1</w:t>
      </w:r>
      <w:r>
        <w:t xml:space="preserve">#98 </w:t>
      </w:r>
      <w:r w:rsidRPr="00125192">
        <w:t>final</w:t>
      </w:r>
      <w:r>
        <w:t xml:space="preserve"> – August 2019</w:t>
      </w:r>
    </w:p>
    <w:p w:rsidR="00BD62C8" w:rsidRPr="009B5DA9" w:rsidRDefault="00BD62C8" w:rsidP="009E1DB0"/>
    <w:sectPr w:rsidR="00BD62C8" w:rsidRPr="009B5DA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DA8" w:rsidRDefault="008B7DA8">
      <w:pPr>
        <w:spacing w:after="0"/>
      </w:pPr>
      <w:r>
        <w:separator/>
      </w:r>
    </w:p>
  </w:endnote>
  <w:endnote w:type="continuationSeparator" w:id="0">
    <w:p w:rsidR="008B7DA8" w:rsidRDefault="008B7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DA8" w:rsidRDefault="008B7DA8">
      <w:pPr>
        <w:spacing w:after="0"/>
      </w:pPr>
      <w:r>
        <w:separator/>
      </w:r>
    </w:p>
  </w:footnote>
  <w:footnote w:type="continuationSeparator" w:id="0">
    <w:p w:rsidR="008B7DA8" w:rsidRDefault="008B7D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1"/>
  </w:num>
  <w:num w:numId="4">
    <w:abstractNumId w:val="35"/>
  </w:num>
  <w:num w:numId="5">
    <w:abstractNumId w:val="2"/>
  </w:num>
  <w:num w:numId="6">
    <w:abstractNumId w:val="34"/>
  </w:num>
  <w:num w:numId="7">
    <w:abstractNumId w:val="31"/>
  </w:num>
  <w:num w:numId="8">
    <w:abstractNumId w:val="19"/>
  </w:num>
  <w:num w:numId="9">
    <w:abstractNumId w:val="28"/>
  </w:num>
  <w:num w:numId="10">
    <w:abstractNumId w:val="14"/>
  </w:num>
  <w:num w:numId="11">
    <w:abstractNumId w:val="13"/>
  </w:num>
  <w:num w:numId="12">
    <w:abstractNumId w:val="9"/>
  </w:num>
  <w:num w:numId="13">
    <w:abstractNumId w:val="27"/>
  </w:num>
  <w:num w:numId="14">
    <w:abstractNumId w:val="17"/>
  </w:num>
  <w:num w:numId="15">
    <w:abstractNumId w:val="10"/>
  </w:num>
  <w:num w:numId="16">
    <w:abstractNumId w:val="28"/>
  </w:num>
  <w:num w:numId="17">
    <w:abstractNumId w:val="18"/>
  </w:num>
  <w:num w:numId="18">
    <w:abstractNumId w:val="7"/>
  </w:num>
  <w:num w:numId="19">
    <w:abstractNumId w:val="29"/>
  </w:num>
  <w:num w:numId="20">
    <w:abstractNumId w:val="32"/>
  </w:num>
  <w:num w:numId="21">
    <w:abstractNumId w:val="23"/>
  </w:num>
  <w:num w:numId="22">
    <w:abstractNumId w:val="12"/>
  </w:num>
  <w:num w:numId="23">
    <w:abstractNumId w:val="5"/>
  </w:num>
  <w:num w:numId="24">
    <w:abstractNumId w:val="15"/>
  </w:num>
  <w:num w:numId="25">
    <w:abstractNumId w:val="6"/>
  </w:num>
  <w:num w:numId="26">
    <w:abstractNumId w:val="25"/>
  </w:num>
  <w:num w:numId="27">
    <w:abstractNumId w:val="3"/>
  </w:num>
  <w:num w:numId="28">
    <w:abstractNumId w:val="8"/>
  </w:num>
  <w:num w:numId="29">
    <w:abstractNumId w:val="30"/>
  </w:num>
  <w:num w:numId="30">
    <w:abstractNumId w:val="20"/>
  </w:num>
  <w:num w:numId="31">
    <w:abstractNumId w:val="24"/>
  </w:num>
  <w:num w:numId="32">
    <w:abstractNumId w:val="16"/>
  </w:num>
  <w:num w:numId="33">
    <w:abstractNumId w:val="1"/>
  </w:num>
  <w:num w:numId="34">
    <w:abstractNumId w:val="4"/>
  </w:num>
  <w:num w:numId="35">
    <w:abstractNumId w:val="21"/>
  </w:num>
  <w:num w:numId="36">
    <w:abstractNumId w:val="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30113"/>
    <w:rsid w:val="00080A5B"/>
    <w:rsid w:val="0009356E"/>
    <w:rsid w:val="000952DC"/>
    <w:rsid w:val="000B1614"/>
    <w:rsid w:val="000C1B14"/>
    <w:rsid w:val="000D1557"/>
    <w:rsid w:val="000D3889"/>
    <w:rsid w:val="000D3EFF"/>
    <w:rsid w:val="00104A59"/>
    <w:rsid w:val="00125192"/>
    <w:rsid w:val="0012597C"/>
    <w:rsid w:val="00131C46"/>
    <w:rsid w:val="001479C1"/>
    <w:rsid w:val="0015485F"/>
    <w:rsid w:val="001A4207"/>
    <w:rsid w:val="001B7227"/>
    <w:rsid w:val="001E3173"/>
    <w:rsid w:val="00201C93"/>
    <w:rsid w:val="002208A7"/>
    <w:rsid w:val="00221B24"/>
    <w:rsid w:val="002349E6"/>
    <w:rsid w:val="00274D71"/>
    <w:rsid w:val="0028666A"/>
    <w:rsid w:val="00290A98"/>
    <w:rsid w:val="00292489"/>
    <w:rsid w:val="002A6F13"/>
    <w:rsid w:val="002B4616"/>
    <w:rsid w:val="002C70B3"/>
    <w:rsid w:val="002E7E1E"/>
    <w:rsid w:val="00320A5A"/>
    <w:rsid w:val="003427E9"/>
    <w:rsid w:val="00351C6C"/>
    <w:rsid w:val="00394956"/>
    <w:rsid w:val="003A36CE"/>
    <w:rsid w:val="003F7BA1"/>
    <w:rsid w:val="00400083"/>
    <w:rsid w:val="00400D66"/>
    <w:rsid w:val="00402E59"/>
    <w:rsid w:val="0041035F"/>
    <w:rsid w:val="00422CFF"/>
    <w:rsid w:val="0043366F"/>
    <w:rsid w:val="00441789"/>
    <w:rsid w:val="004500E3"/>
    <w:rsid w:val="004750C4"/>
    <w:rsid w:val="004D1EBF"/>
    <w:rsid w:val="004F4239"/>
    <w:rsid w:val="00500536"/>
    <w:rsid w:val="00532A09"/>
    <w:rsid w:val="005603E9"/>
    <w:rsid w:val="005B2FBA"/>
    <w:rsid w:val="005C56FA"/>
    <w:rsid w:val="005C7A37"/>
    <w:rsid w:val="005D6344"/>
    <w:rsid w:val="005F0157"/>
    <w:rsid w:val="006075E1"/>
    <w:rsid w:val="00626721"/>
    <w:rsid w:val="00634595"/>
    <w:rsid w:val="00652213"/>
    <w:rsid w:val="00670612"/>
    <w:rsid w:val="006A7B67"/>
    <w:rsid w:val="006B22CD"/>
    <w:rsid w:val="006C493A"/>
    <w:rsid w:val="006D34A0"/>
    <w:rsid w:val="007144BE"/>
    <w:rsid w:val="00716DF0"/>
    <w:rsid w:val="007455E2"/>
    <w:rsid w:val="007458D9"/>
    <w:rsid w:val="007532F4"/>
    <w:rsid w:val="00762A61"/>
    <w:rsid w:val="0076589E"/>
    <w:rsid w:val="00782FF6"/>
    <w:rsid w:val="007874EB"/>
    <w:rsid w:val="00806EAC"/>
    <w:rsid w:val="0081412A"/>
    <w:rsid w:val="00821BB4"/>
    <w:rsid w:val="00826173"/>
    <w:rsid w:val="00845E79"/>
    <w:rsid w:val="00897207"/>
    <w:rsid w:val="008A59E9"/>
    <w:rsid w:val="008B7DA8"/>
    <w:rsid w:val="008F2768"/>
    <w:rsid w:val="00942324"/>
    <w:rsid w:val="00971EDC"/>
    <w:rsid w:val="009739A5"/>
    <w:rsid w:val="00977181"/>
    <w:rsid w:val="009A76B8"/>
    <w:rsid w:val="009B5DA9"/>
    <w:rsid w:val="009C1EDC"/>
    <w:rsid w:val="009C3450"/>
    <w:rsid w:val="009D5D51"/>
    <w:rsid w:val="009D6C3A"/>
    <w:rsid w:val="009E1DB0"/>
    <w:rsid w:val="00A11C09"/>
    <w:rsid w:val="00A20A0E"/>
    <w:rsid w:val="00A245F7"/>
    <w:rsid w:val="00A24A0E"/>
    <w:rsid w:val="00A31572"/>
    <w:rsid w:val="00A42E2B"/>
    <w:rsid w:val="00A95747"/>
    <w:rsid w:val="00AA1ADD"/>
    <w:rsid w:val="00AA42A1"/>
    <w:rsid w:val="00AE1D96"/>
    <w:rsid w:val="00AF0340"/>
    <w:rsid w:val="00B03A61"/>
    <w:rsid w:val="00B107DA"/>
    <w:rsid w:val="00B171E8"/>
    <w:rsid w:val="00B648F8"/>
    <w:rsid w:val="00BA3075"/>
    <w:rsid w:val="00BA7C88"/>
    <w:rsid w:val="00BB104C"/>
    <w:rsid w:val="00BD62C8"/>
    <w:rsid w:val="00BF1D96"/>
    <w:rsid w:val="00C03071"/>
    <w:rsid w:val="00C229D6"/>
    <w:rsid w:val="00C3686F"/>
    <w:rsid w:val="00C36D89"/>
    <w:rsid w:val="00C36EC5"/>
    <w:rsid w:val="00C420DC"/>
    <w:rsid w:val="00C671F1"/>
    <w:rsid w:val="00C96332"/>
    <w:rsid w:val="00CB0267"/>
    <w:rsid w:val="00CD131B"/>
    <w:rsid w:val="00CE0EAD"/>
    <w:rsid w:val="00CF1B2E"/>
    <w:rsid w:val="00D14BA0"/>
    <w:rsid w:val="00D37BAC"/>
    <w:rsid w:val="00D95372"/>
    <w:rsid w:val="00E02A17"/>
    <w:rsid w:val="00E07575"/>
    <w:rsid w:val="00E22A28"/>
    <w:rsid w:val="00E3795C"/>
    <w:rsid w:val="00E676C3"/>
    <w:rsid w:val="00E757D7"/>
    <w:rsid w:val="00E8137B"/>
    <w:rsid w:val="00E850D7"/>
    <w:rsid w:val="00EA185B"/>
    <w:rsid w:val="00EC2508"/>
    <w:rsid w:val="00ED2B30"/>
    <w:rsid w:val="00F001F4"/>
    <w:rsid w:val="00F250E7"/>
    <w:rsid w:val="00F33CF5"/>
    <w:rsid w:val="00F727D6"/>
    <w:rsid w:val="00F72E86"/>
    <w:rsid w:val="00F747AD"/>
    <w:rsid w:val="00FA164A"/>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1BBBD"/>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6C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9D6C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D6C3A"/>
    <w:pPr>
      <w:pBdr>
        <w:top w:val="none" w:sz="0" w:space="0" w:color="auto"/>
      </w:pBdr>
      <w:spacing w:before="180"/>
      <w:outlineLvl w:val="1"/>
    </w:pPr>
    <w:rPr>
      <w:sz w:val="32"/>
    </w:rPr>
  </w:style>
  <w:style w:type="paragraph" w:styleId="Heading3">
    <w:name w:val="heading 3"/>
    <w:basedOn w:val="Heading2"/>
    <w:next w:val="Normal"/>
    <w:qFormat/>
    <w:rsid w:val="009D6C3A"/>
    <w:pPr>
      <w:spacing w:before="120"/>
      <w:outlineLvl w:val="2"/>
    </w:pPr>
    <w:rPr>
      <w:sz w:val="28"/>
    </w:rPr>
  </w:style>
  <w:style w:type="paragraph" w:styleId="Heading4">
    <w:name w:val="heading 4"/>
    <w:basedOn w:val="Heading3"/>
    <w:next w:val="Normal"/>
    <w:qFormat/>
    <w:rsid w:val="009D6C3A"/>
    <w:pPr>
      <w:ind w:left="1418" w:hanging="1418"/>
      <w:outlineLvl w:val="3"/>
    </w:pPr>
    <w:rPr>
      <w:sz w:val="24"/>
    </w:rPr>
  </w:style>
  <w:style w:type="paragraph" w:styleId="Heading5">
    <w:name w:val="heading 5"/>
    <w:basedOn w:val="Heading4"/>
    <w:next w:val="Normal"/>
    <w:qFormat/>
    <w:rsid w:val="009D6C3A"/>
    <w:pPr>
      <w:ind w:left="1701" w:hanging="1701"/>
      <w:outlineLvl w:val="4"/>
    </w:pPr>
    <w:rPr>
      <w:sz w:val="22"/>
    </w:rPr>
  </w:style>
  <w:style w:type="paragraph" w:styleId="Heading6">
    <w:name w:val="heading 6"/>
    <w:basedOn w:val="H6"/>
    <w:next w:val="Normal"/>
    <w:qFormat/>
    <w:rsid w:val="009D6C3A"/>
    <w:pPr>
      <w:outlineLvl w:val="5"/>
    </w:pPr>
  </w:style>
  <w:style w:type="paragraph" w:styleId="Heading7">
    <w:name w:val="heading 7"/>
    <w:basedOn w:val="H6"/>
    <w:next w:val="Normal"/>
    <w:qFormat/>
    <w:rsid w:val="009D6C3A"/>
    <w:pPr>
      <w:outlineLvl w:val="6"/>
    </w:pPr>
  </w:style>
  <w:style w:type="paragraph" w:styleId="Heading8">
    <w:name w:val="heading 8"/>
    <w:basedOn w:val="Heading1"/>
    <w:next w:val="Normal"/>
    <w:qFormat/>
    <w:rsid w:val="009D6C3A"/>
    <w:pPr>
      <w:ind w:left="0" w:firstLine="0"/>
      <w:outlineLvl w:val="7"/>
    </w:pPr>
  </w:style>
  <w:style w:type="paragraph" w:styleId="Heading9">
    <w:name w:val="heading 9"/>
    <w:basedOn w:val="Heading8"/>
    <w:next w:val="Normal"/>
    <w:qFormat/>
    <w:rsid w:val="009D6C3A"/>
    <w:pPr>
      <w:outlineLvl w:val="8"/>
    </w:pPr>
  </w:style>
  <w:style w:type="character" w:default="1" w:styleId="DefaultParagraphFont">
    <w:name w:val="Default Paragraph Font"/>
    <w:semiHidden/>
    <w:rsid w:val="009D6C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6C3A"/>
  </w:style>
  <w:style w:type="paragraph" w:styleId="TOC8">
    <w:name w:val="toc 8"/>
    <w:basedOn w:val="TOC1"/>
    <w:semiHidden/>
    <w:rsid w:val="009D6C3A"/>
    <w:pPr>
      <w:spacing w:before="180"/>
      <w:ind w:left="2693" w:hanging="2693"/>
    </w:pPr>
    <w:rPr>
      <w:b/>
    </w:rPr>
  </w:style>
  <w:style w:type="paragraph" w:styleId="TOC1">
    <w:name w:val="toc 1"/>
    <w:semiHidden/>
    <w:rsid w:val="009D6C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D6C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D6C3A"/>
    <w:pPr>
      <w:ind w:left="1701" w:hanging="1701"/>
    </w:pPr>
  </w:style>
  <w:style w:type="paragraph" w:styleId="TOC4">
    <w:name w:val="toc 4"/>
    <w:basedOn w:val="TOC3"/>
    <w:semiHidden/>
    <w:rsid w:val="009D6C3A"/>
    <w:pPr>
      <w:ind w:left="1418" w:hanging="1418"/>
    </w:pPr>
  </w:style>
  <w:style w:type="paragraph" w:styleId="TOC3">
    <w:name w:val="toc 3"/>
    <w:basedOn w:val="TOC2"/>
    <w:semiHidden/>
    <w:rsid w:val="009D6C3A"/>
    <w:pPr>
      <w:ind w:left="1134" w:hanging="1134"/>
    </w:pPr>
  </w:style>
  <w:style w:type="paragraph" w:styleId="TOC2">
    <w:name w:val="toc 2"/>
    <w:basedOn w:val="TOC1"/>
    <w:semiHidden/>
    <w:rsid w:val="009D6C3A"/>
    <w:pPr>
      <w:keepNext w:val="0"/>
      <w:spacing w:before="0"/>
      <w:ind w:left="851" w:hanging="851"/>
    </w:pPr>
    <w:rPr>
      <w:sz w:val="20"/>
    </w:rPr>
  </w:style>
  <w:style w:type="paragraph" w:styleId="Index2">
    <w:name w:val="index 2"/>
    <w:basedOn w:val="Index1"/>
    <w:semiHidden/>
    <w:rsid w:val="009D6C3A"/>
    <w:pPr>
      <w:ind w:left="284"/>
    </w:pPr>
  </w:style>
  <w:style w:type="paragraph" w:styleId="Index1">
    <w:name w:val="index 1"/>
    <w:basedOn w:val="Normal"/>
    <w:semiHidden/>
    <w:rsid w:val="009D6C3A"/>
    <w:pPr>
      <w:keepLines/>
      <w:spacing w:after="0"/>
    </w:pPr>
  </w:style>
  <w:style w:type="paragraph" w:customStyle="1" w:styleId="ZH">
    <w:name w:val="ZH"/>
    <w:rsid w:val="009D6C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D6C3A"/>
    <w:pPr>
      <w:outlineLvl w:val="9"/>
    </w:pPr>
  </w:style>
  <w:style w:type="paragraph" w:styleId="ListNumber2">
    <w:name w:val="List Number 2"/>
    <w:basedOn w:val="ListNumber"/>
    <w:semiHidden/>
    <w:rsid w:val="009D6C3A"/>
    <w:pPr>
      <w:ind w:left="851"/>
    </w:pPr>
  </w:style>
  <w:style w:type="paragraph" w:styleId="Header">
    <w:name w:val="header"/>
    <w:semiHidden/>
    <w:rsid w:val="009D6C3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D6C3A"/>
    <w:rPr>
      <w:b/>
      <w:position w:val="6"/>
      <w:sz w:val="16"/>
    </w:rPr>
  </w:style>
  <w:style w:type="paragraph" w:styleId="FootnoteText">
    <w:name w:val="footnote text"/>
    <w:basedOn w:val="Normal"/>
    <w:semiHidden/>
    <w:rsid w:val="009D6C3A"/>
    <w:pPr>
      <w:keepLines/>
      <w:spacing w:after="0"/>
      <w:ind w:left="454" w:hanging="454"/>
    </w:pPr>
    <w:rPr>
      <w:sz w:val="16"/>
    </w:rPr>
  </w:style>
  <w:style w:type="paragraph" w:customStyle="1" w:styleId="TAH">
    <w:name w:val="TAH"/>
    <w:basedOn w:val="TAC"/>
    <w:rsid w:val="009D6C3A"/>
    <w:rPr>
      <w:b/>
    </w:rPr>
  </w:style>
  <w:style w:type="paragraph" w:customStyle="1" w:styleId="TAC">
    <w:name w:val="TAC"/>
    <w:basedOn w:val="TAL"/>
    <w:rsid w:val="009D6C3A"/>
    <w:pPr>
      <w:jc w:val="center"/>
    </w:pPr>
  </w:style>
  <w:style w:type="paragraph" w:customStyle="1" w:styleId="TF">
    <w:name w:val="TF"/>
    <w:basedOn w:val="TH"/>
    <w:rsid w:val="009D6C3A"/>
    <w:pPr>
      <w:keepNext w:val="0"/>
      <w:spacing w:before="0" w:after="240"/>
    </w:pPr>
  </w:style>
  <w:style w:type="paragraph" w:customStyle="1" w:styleId="NO">
    <w:name w:val="NO"/>
    <w:basedOn w:val="Normal"/>
    <w:rsid w:val="009D6C3A"/>
    <w:pPr>
      <w:keepLines/>
      <w:ind w:left="1135" w:hanging="851"/>
    </w:pPr>
  </w:style>
  <w:style w:type="paragraph" w:styleId="TOC9">
    <w:name w:val="toc 9"/>
    <w:basedOn w:val="TOC8"/>
    <w:semiHidden/>
    <w:rsid w:val="009D6C3A"/>
    <w:pPr>
      <w:ind w:left="1418" w:hanging="1418"/>
    </w:pPr>
  </w:style>
  <w:style w:type="paragraph" w:customStyle="1" w:styleId="EX">
    <w:name w:val="EX"/>
    <w:basedOn w:val="Normal"/>
    <w:rsid w:val="009D6C3A"/>
    <w:pPr>
      <w:keepLines/>
      <w:ind w:left="1702" w:hanging="1418"/>
    </w:pPr>
  </w:style>
  <w:style w:type="paragraph" w:customStyle="1" w:styleId="FP">
    <w:name w:val="FP"/>
    <w:basedOn w:val="Normal"/>
    <w:rsid w:val="009D6C3A"/>
    <w:pPr>
      <w:spacing w:after="0"/>
    </w:pPr>
  </w:style>
  <w:style w:type="paragraph" w:customStyle="1" w:styleId="LD">
    <w:name w:val="LD"/>
    <w:rsid w:val="009D6C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D6C3A"/>
    <w:pPr>
      <w:spacing w:after="0"/>
    </w:pPr>
  </w:style>
  <w:style w:type="paragraph" w:customStyle="1" w:styleId="EW">
    <w:name w:val="EW"/>
    <w:basedOn w:val="EX"/>
    <w:rsid w:val="009D6C3A"/>
    <w:pPr>
      <w:spacing w:after="0"/>
    </w:pPr>
  </w:style>
  <w:style w:type="paragraph" w:styleId="TOC6">
    <w:name w:val="toc 6"/>
    <w:basedOn w:val="TOC5"/>
    <w:next w:val="Normal"/>
    <w:semiHidden/>
    <w:rsid w:val="009D6C3A"/>
    <w:pPr>
      <w:ind w:left="1985" w:hanging="1985"/>
    </w:pPr>
  </w:style>
  <w:style w:type="paragraph" w:styleId="TOC7">
    <w:name w:val="toc 7"/>
    <w:basedOn w:val="TOC6"/>
    <w:next w:val="Normal"/>
    <w:semiHidden/>
    <w:rsid w:val="009D6C3A"/>
    <w:pPr>
      <w:ind w:left="2268" w:hanging="2268"/>
    </w:pPr>
  </w:style>
  <w:style w:type="paragraph" w:styleId="ListBullet2">
    <w:name w:val="List Bullet 2"/>
    <w:basedOn w:val="ListBullet"/>
    <w:semiHidden/>
    <w:rsid w:val="009D6C3A"/>
    <w:pPr>
      <w:ind w:left="851"/>
    </w:pPr>
  </w:style>
  <w:style w:type="paragraph" w:styleId="ListBullet3">
    <w:name w:val="List Bullet 3"/>
    <w:basedOn w:val="ListBullet2"/>
    <w:semiHidden/>
    <w:rsid w:val="009D6C3A"/>
    <w:pPr>
      <w:ind w:left="1135"/>
    </w:pPr>
  </w:style>
  <w:style w:type="paragraph" w:styleId="ListNumber">
    <w:name w:val="List Number"/>
    <w:basedOn w:val="List"/>
    <w:semiHidden/>
    <w:rsid w:val="009D6C3A"/>
  </w:style>
  <w:style w:type="paragraph" w:customStyle="1" w:styleId="EQ">
    <w:name w:val="EQ"/>
    <w:basedOn w:val="Normal"/>
    <w:next w:val="Normal"/>
    <w:rsid w:val="009D6C3A"/>
    <w:pPr>
      <w:keepLines/>
      <w:tabs>
        <w:tab w:val="center" w:pos="4536"/>
        <w:tab w:val="right" w:pos="9072"/>
      </w:tabs>
    </w:pPr>
    <w:rPr>
      <w:noProof/>
    </w:rPr>
  </w:style>
  <w:style w:type="paragraph" w:customStyle="1" w:styleId="TH">
    <w:name w:val="TH"/>
    <w:basedOn w:val="Normal"/>
    <w:rsid w:val="009D6C3A"/>
    <w:pPr>
      <w:keepNext/>
      <w:keepLines/>
      <w:spacing w:before="60"/>
      <w:jc w:val="center"/>
    </w:pPr>
    <w:rPr>
      <w:rFonts w:ascii="Arial" w:hAnsi="Arial"/>
      <w:b/>
    </w:rPr>
  </w:style>
  <w:style w:type="paragraph" w:customStyle="1" w:styleId="NF">
    <w:name w:val="NF"/>
    <w:basedOn w:val="NO"/>
    <w:rsid w:val="009D6C3A"/>
    <w:pPr>
      <w:keepNext/>
      <w:spacing w:after="0"/>
    </w:pPr>
    <w:rPr>
      <w:rFonts w:ascii="Arial" w:hAnsi="Arial"/>
      <w:sz w:val="18"/>
    </w:rPr>
  </w:style>
  <w:style w:type="paragraph" w:customStyle="1" w:styleId="PL">
    <w:name w:val="PL"/>
    <w:rsid w:val="009D6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6C3A"/>
    <w:pPr>
      <w:jc w:val="right"/>
    </w:pPr>
  </w:style>
  <w:style w:type="paragraph" w:customStyle="1" w:styleId="H6">
    <w:name w:val="H6"/>
    <w:basedOn w:val="Heading5"/>
    <w:next w:val="Normal"/>
    <w:rsid w:val="009D6C3A"/>
    <w:pPr>
      <w:ind w:left="1985" w:hanging="1985"/>
      <w:outlineLvl w:val="9"/>
    </w:pPr>
    <w:rPr>
      <w:sz w:val="20"/>
    </w:rPr>
  </w:style>
  <w:style w:type="paragraph" w:customStyle="1" w:styleId="TAN">
    <w:name w:val="TAN"/>
    <w:basedOn w:val="TAL"/>
    <w:rsid w:val="009D6C3A"/>
    <w:pPr>
      <w:ind w:left="851" w:hanging="851"/>
    </w:pPr>
  </w:style>
  <w:style w:type="paragraph" w:customStyle="1" w:styleId="TAL">
    <w:name w:val="TAL"/>
    <w:basedOn w:val="Normal"/>
    <w:rsid w:val="009D6C3A"/>
    <w:pPr>
      <w:keepNext/>
      <w:keepLines/>
      <w:spacing w:after="0"/>
    </w:pPr>
    <w:rPr>
      <w:rFonts w:ascii="Arial" w:hAnsi="Arial"/>
      <w:sz w:val="18"/>
    </w:rPr>
  </w:style>
  <w:style w:type="paragraph" w:customStyle="1" w:styleId="ZA">
    <w:name w:val="ZA"/>
    <w:rsid w:val="009D6C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6C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6C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D6C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6C3A"/>
    <w:pPr>
      <w:framePr w:wrap="notBeside" w:y="16161"/>
    </w:pPr>
  </w:style>
  <w:style w:type="character" w:customStyle="1" w:styleId="ZGSM">
    <w:name w:val="ZGSM"/>
    <w:rsid w:val="009D6C3A"/>
  </w:style>
  <w:style w:type="paragraph" w:styleId="List2">
    <w:name w:val="List 2"/>
    <w:basedOn w:val="List"/>
    <w:semiHidden/>
    <w:rsid w:val="009D6C3A"/>
    <w:pPr>
      <w:ind w:left="851"/>
    </w:pPr>
  </w:style>
  <w:style w:type="paragraph" w:customStyle="1" w:styleId="ZG">
    <w:name w:val="ZG"/>
    <w:rsid w:val="009D6C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D6C3A"/>
    <w:pPr>
      <w:ind w:left="1135"/>
    </w:pPr>
  </w:style>
  <w:style w:type="paragraph" w:styleId="List4">
    <w:name w:val="List 4"/>
    <w:basedOn w:val="List3"/>
    <w:semiHidden/>
    <w:rsid w:val="009D6C3A"/>
    <w:pPr>
      <w:ind w:left="1418"/>
    </w:pPr>
  </w:style>
  <w:style w:type="paragraph" w:styleId="List5">
    <w:name w:val="List 5"/>
    <w:basedOn w:val="List4"/>
    <w:semiHidden/>
    <w:rsid w:val="009D6C3A"/>
    <w:pPr>
      <w:ind w:left="1702"/>
    </w:pPr>
  </w:style>
  <w:style w:type="paragraph" w:customStyle="1" w:styleId="EditorsNote">
    <w:name w:val="Editor's Note"/>
    <w:basedOn w:val="NO"/>
    <w:rsid w:val="009D6C3A"/>
    <w:rPr>
      <w:color w:val="FF0000"/>
    </w:rPr>
  </w:style>
  <w:style w:type="paragraph" w:styleId="List">
    <w:name w:val="List"/>
    <w:basedOn w:val="Normal"/>
    <w:semiHidden/>
    <w:rsid w:val="009D6C3A"/>
    <w:pPr>
      <w:ind w:left="568" w:hanging="284"/>
    </w:pPr>
  </w:style>
  <w:style w:type="paragraph" w:styleId="ListBullet">
    <w:name w:val="List Bullet"/>
    <w:basedOn w:val="List"/>
    <w:semiHidden/>
    <w:rsid w:val="009D6C3A"/>
  </w:style>
  <w:style w:type="paragraph" w:styleId="ListBullet4">
    <w:name w:val="List Bullet 4"/>
    <w:basedOn w:val="ListBullet3"/>
    <w:semiHidden/>
    <w:rsid w:val="009D6C3A"/>
    <w:pPr>
      <w:ind w:left="1418"/>
    </w:pPr>
  </w:style>
  <w:style w:type="paragraph" w:styleId="ListBullet5">
    <w:name w:val="List Bullet 5"/>
    <w:basedOn w:val="ListBullet4"/>
    <w:semiHidden/>
    <w:rsid w:val="009D6C3A"/>
    <w:pPr>
      <w:ind w:left="1702"/>
    </w:pPr>
  </w:style>
  <w:style w:type="paragraph" w:customStyle="1" w:styleId="B1">
    <w:name w:val="B1"/>
    <w:basedOn w:val="List"/>
    <w:rsid w:val="009D6C3A"/>
  </w:style>
  <w:style w:type="paragraph" w:customStyle="1" w:styleId="B2">
    <w:name w:val="B2"/>
    <w:basedOn w:val="List2"/>
    <w:rsid w:val="009D6C3A"/>
  </w:style>
  <w:style w:type="paragraph" w:customStyle="1" w:styleId="B3">
    <w:name w:val="B3"/>
    <w:basedOn w:val="List3"/>
    <w:rsid w:val="009D6C3A"/>
  </w:style>
  <w:style w:type="paragraph" w:customStyle="1" w:styleId="B4">
    <w:name w:val="B4"/>
    <w:basedOn w:val="List4"/>
    <w:rsid w:val="009D6C3A"/>
  </w:style>
  <w:style w:type="paragraph" w:customStyle="1" w:styleId="B5">
    <w:name w:val="B5"/>
    <w:basedOn w:val="List5"/>
    <w:rsid w:val="009D6C3A"/>
  </w:style>
  <w:style w:type="paragraph" w:styleId="Footer">
    <w:name w:val="footer"/>
    <w:basedOn w:val="Header"/>
    <w:semiHidden/>
    <w:rsid w:val="009D6C3A"/>
    <w:pPr>
      <w:jc w:val="center"/>
    </w:pPr>
    <w:rPr>
      <w:i/>
    </w:rPr>
  </w:style>
  <w:style w:type="paragraph" w:customStyle="1" w:styleId="ZTD">
    <w:name w:val="ZTD"/>
    <w:basedOn w:val="ZB"/>
    <w:rsid w:val="009D6C3A"/>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paragraph" w:customStyle="1" w:styleId="maintext">
    <w:name w:val="main text"/>
    <w:basedOn w:val="Normal"/>
    <w:link w:val="maintextChar"/>
    <w:qFormat/>
    <w:rsid w:val="00C36E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36EC5"/>
    <w:rPr>
      <w:rFonts w:ascii="Times New Roman" w:eastAsia="Malgun Gothic" w:hAnsi="Times New Roman"/>
      <w:lang w:val="en-GB" w:eastAsia="ko-KR"/>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81412A"/>
    <w:rPr>
      <w:rFonts w:ascii="Times New Roman" w:hAnsi="Times New Roman"/>
      <w:lang w:val="en-GB"/>
    </w:rPr>
  </w:style>
  <w:style w:type="character" w:styleId="Hyperlink">
    <w:name w:val="Hyperlink"/>
    <w:uiPriority w:val="99"/>
    <w:rsid w:val="008141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028586">
      <w:bodyDiv w:val="1"/>
      <w:marLeft w:val="0"/>
      <w:marRight w:val="0"/>
      <w:marTop w:val="0"/>
      <w:marBottom w:val="0"/>
      <w:divBdr>
        <w:top w:val="none" w:sz="0" w:space="0" w:color="auto"/>
        <w:left w:val="none" w:sz="0" w:space="0" w:color="auto"/>
        <w:bottom w:val="none" w:sz="0" w:space="0" w:color="auto"/>
        <w:right w:val="none" w:sz="0" w:space="0" w:color="auto"/>
      </w:divBdr>
    </w:div>
    <w:div w:id="620068271">
      <w:bodyDiv w:val="1"/>
      <w:marLeft w:val="0"/>
      <w:marRight w:val="0"/>
      <w:marTop w:val="0"/>
      <w:marBottom w:val="0"/>
      <w:divBdr>
        <w:top w:val="none" w:sz="0" w:space="0" w:color="auto"/>
        <w:left w:val="none" w:sz="0" w:space="0" w:color="auto"/>
        <w:bottom w:val="none" w:sz="0" w:space="0" w:color="auto"/>
        <w:right w:val="none" w:sz="0" w:space="0" w:color="auto"/>
      </w:divBdr>
    </w:div>
    <w:div w:id="831140432">
      <w:bodyDiv w:val="1"/>
      <w:marLeft w:val="0"/>
      <w:marRight w:val="0"/>
      <w:marTop w:val="0"/>
      <w:marBottom w:val="0"/>
      <w:divBdr>
        <w:top w:val="none" w:sz="0" w:space="0" w:color="auto"/>
        <w:left w:val="none" w:sz="0" w:space="0" w:color="auto"/>
        <w:bottom w:val="none" w:sz="0" w:space="0" w:color="auto"/>
        <w:right w:val="none" w:sz="0" w:space="0" w:color="auto"/>
      </w:divBdr>
    </w:div>
    <w:div w:id="1019741044">
      <w:bodyDiv w:val="1"/>
      <w:marLeft w:val="0"/>
      <w:marRight w:val="0"/>
      <w:marTop w:val="0"/>
      <w:marBottom w:val="0"/>
      <w:divBdr>
        <w:top w:val="none" w:sz="0" w:space="0" w:color="auto"/>
        <w:left w:val="none" w:sz="0" w:space="0" w:color="auto"/>
        <w:bottom w:val="none" w:sz="0" w:space="0" w:color="auto"/>
        <w:right w:val="none" w:sz="0" w:space="0" w:color="auto"/>
      </w:divBdr>
    </w:div>
    <w:div w:id="18592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15</Pages>
  <Words>4137</Words>
  <Characters>23585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31</cp:revision>
  <cp:lastPrinted>1900-01-01T05:00:00Z</cp:lastPrinted>
  <dcterms:created xsi:type="dcterms:W3CDTF">2019-09-16T02:13:00Z</dcterms:created>
  <dcterms:modified xsi:type="dcterms:W3CDTF">2019-09-23T14:32:00Z</dcterms:modified>
</cp:coreProperties>
</file>